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7C3C6" w14:textId="77777777" w:rsidR="00767292" w:rsidRPr="00655E9C" w:rsidRDefault="00767292" w:rsidP="00767292">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pacing w:val="0"/>
          <w:position w:val="0"/>
          <w:sz w:val="18"/>
          <w:szCs w:val="1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655E9C">
        <w:rPr>
          <w:spacing w:val="0"/>
          <w:position w:val="0"/>
          <w:sz w:val="18"/>
          <w:szCs w:val="16"/>
        </w:rPr>
        <w:t>ASUTUSESISESEKS KASUTAMISEKS</w:t>
      </w:r>
    </w:p>
    <w:p w14:paraId="048E2D91" w14:textId="77777777" w:rsidR="00767292" w:rsidRPr="00655E9C" w:rsidRDefault="00767292" w:rsidP="00767292">
      <w:pPr>
        <w:rPr>
          <w:rFonts w:ascii="Arial" w:hAnsi="Arial" w:cs="Arial"/>
          <w:sz w:val="18"/>
          <w:szCs w:val="16"/>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t xml:space="preserve">Märge tehtud </w:t>
      </w:r>
      <w:r w:rsidRPr="00655E9C">
        <w:rPr>
          <w:rFonts w:ascii="Arial" w:hAnsi="Arial" w:cs="Arial"/>
          <w:bCs/>
          <w:sz w:val="18"/>
          <w:szCs w:val="16"/>
        </w:rPr>
        <w:t>(digitaalallkirja kuupäev)</w:t>
      </w:r>
    </w:p>
    <w:p w14:paraId="5D76D4B6" w14:textId="77777777" w:rsidR="00767292" w:rsidRPr="00655E9C" w:rsidRDefault="00767292" w:rsidP="00767292">
      <w:pPr>
        <w:rPr>
          <w:rFonts w:ascii="Arial" w:hAnsi="Arial" w:cs="Arial"/>
          <w:sz w:val="18"/>
          <w:szCs w:val="16"/>
        </w:rPr>
      </w:pP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t>Riigimetsa Majandamise Keskuses.</w:t>
      </w:r>
    </w:p>
    <w:p w14:paraId="32CB3D6F" w14:textId="77777777" w:rsidR="00767292" w:rsidRPr="00655E9C" w:rsidRDefault="00767292" w:rsidP="00767292">
      <w:pPr>
        <w:rPr>
          <w:rFonts w:ascii="Arial" w:hAnsi="Arial"/>
          <w:sz w:val="18"/>
          <w:szCs w:val="20"/>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b/>
          <w:bCs/>
          <w:sz w:val="18"/>
          <w:szCs w:val="20"/>
        </w:rPr>
        <w:t xml:space="preserve">Kehtib kuni </w:t>
      </w:r>
      <w:r w:rsidRPr="00655E9C">
        <w:rPr>
          <w:rFonts w:ascii="Arial" w:hAnsi="Arial"/>
          <w:bCs/>
          <w:sz w:val="18"/>
          <w:szCs w:val="20"/>
        </w:rPr>
        <w:t>(5 aastat digitaalallkirja kuupäevast)</w:t>
      </w:r>
    </w:p>
    <w:p w14:paraId="3A0093B5" w14:textId="77777777" w:rsidR="002F4010" w:rsidRPr="00655E9C" w:rsidRDefault="0013605A" w:rsidP="0013605A">
      <w:pPr>
        <w:rPr>
          <w:rFonts w:ascii="Arial" w:hAnsi="Arial"/>
          <w:sz w:val="18"/>
          <w:szCs w:val="20"/>
        </w:rPr>
      </w:pPr>
      <w:r w:rsidRPr="00655E9C">
        <w:rPr>
          <w:rFonts w:ascii="Arial" w:hAnsi="Arial"/>
          <w:b/>
          <w:bCs/>
          <w:sz w:val="18"/>
          <w:szCs w:val="20"/>
        </w:rPr>
        <w:tab/>
      </w:r>
      <w:r w:rsidRPr="00655E9C">
        <w:rPr>
          <w:rFonts w:ascii="Arial" w:hAnsi="Arial"/>
          <w:b/>
          <w:bCs/>
          <w:sz w:val="18"/>
          <w:szCs w:val="20"/>
        </w:rPr>
        <w:tab/>
      </w:r>
      <w:r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t xml:space="preserve">Alus </w:t>
      </w:r>
      <w:proofErr w:type="spellStart"/>
      <w:r w:rsidRPr="00655E9C">
        <w:rPr>
          <w:rFonts w:ascii="Arial" w:hAnsi="Arial"/>
          <w:sz w:val="18"/>
          <w:szCs w:val="20"/>
        </w:rPr>
        <w:t>AvTS</w:t>
      </w:r>
      <w:proofErr w:type="spellEnd"/>
      <w:r w:rsidRPr="00655E9C">
        <w:rPr>
          <w:rFonts w:ascii="Arial" w:hAnsi="Arial"/>
          <w:sz w:val="18"/>
          <w:szCs w:val="20"/>
        </w:rPr>
        <w:t xml:space="preserve"> § 35 lg 1 p 1</w:t>
      </w:r>
      <w:r w:rsidR="00EE2194" w:rsidRPr="00655E9C">
        <w:rPr>
          <w:rFonts w:ascii="Arial" w:hAnsi="Arial"/>
          <w:sz w:val="18"/>
          <w:szCs w:val="20"/>
        </w:rPr>
        <w:t>7</w:t>
      </w:r>
      <w:r w:rsidRPr="00655E9C">
        <w:rPr>
          <w:rFonts w:ascii="Arial" w:hAnsi="Arial"/>
          <w:sz w:val="18"/>
          <w:szCs w:val="20"/>
        </w:rPr>
        <w:t>.</w:t>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412050DF" w:rsidR="00747727" w:rsidRPr="00655E9C" w:rsidRDefault="00261ED6" w:rsidP="002F4010">
      <w:pPr>
        <w:jc w:val="center"/>
        <w:rPr>
          <w:b/>
          <w:sz w:val="26"/>
          <w:szCs w:val="26"/>
        </w:rPr>
      </w:pPr>
      <w:r w:rsidRPr="00655E9C">
        <w:rPr>
          <w:b/>
          <w:sz w:val="26"/>
          <w:szCs w:val="26"/>
        </w:rPr>
        <w:t>TÖÖVÕTULEPINGU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allaadve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22F9B762" w:rsidR="00591519" w:rsidRPr="00655E9C" w:rsidRDefault="00591519" w:rsidP="00591519">
      <w:pPr>
        <w:jc w:val="both"/>
      </w:pPr>
      <w:r w:rsidRPr="00655E9C">
        <w:rPr>
          <w:bCs/>
        </w:rPr>
        <w:t>Riigimetsa Majandamise Keskus,</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6E31335"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56803002" w:rsidR="006A781F" w:rsidRPr="00655E9C" w:rsidRDefault="00591519" w:rsidP="00EC526A">
      <w:pPr>
        <w:jc w:val="both"/>
      </w:pPr>
      <w:r w:rsidRPr="00655E9C">
        <w:t xml:space="preserve">sõlmisid käesoleva lepingu, edaspidi </w:t>
      </w:r>
      <w:r w:rsidRPr="00655E9C">
        <w:rPr>
          <w:b/>
          <w:bCs/>
        </w:rPr>
        <w:t xml:space="preserve">leping, </w:t>
      </w:r>
      <w:sdt>
        <w:sdtPr>
          <w:rPr>
            <w:bCs/>
          </w:rPr>
          <w:tag w:val="Riigimetsa Majandamise Keskuse "/>
          <w:id w:val="-1727522968"/>
          <w:placeholder>
            <w:docPart w:val="01803F51B98344699049DF8ED9780F24"/>
          </w:placeholder>
          <w:comboBox>
            <w:listItem w:displayText="hange" w:value="hange"/>
            <w:listItem w:displayText="riigihange" w:value="riigihange"/>
          </w:comboBox>
        </w:sdtPr>
        <w:sdtEndPr/>
        <w:sdtContent>
          <w:r w:rsidR="006A781F" w:rsidRPr="00655E9C">
            <w:rPr>
              <w:bCs/>
            </w:rPr>
            <w:t>dünaamilise hankesüsteemi</w:t>
          </w:r>
        </w:sdtContent>
      </w:sdt>
      <w:r w:rsidRPr="00655E9C">
        <w:rPr>
          <w:bCs/>
        </w:rPr>
        <w:t xml:space="preserve"> </w:t>
      </w:r>
      <w:r w:rsidRPr="00655E9C">
        <w:t>1-47/</w:t>
      </w:r>
      <w:r w:rsidR="086D897B">
        <w:t>3150</w:t>
      </w:r>
      <w:r w:rsidR="00B3639B">
        <w:t xml:space="preserve"> </w:t>
      </w:r>
      <w:r w:rsidRPr="00655E9C">
        <w:t>„</w:t>
      </w:r>
      <w:r w:rsidR="006A781F" w:rsidRPr="00655E9C">
        <w:t>Raie- ja kokkuveoteenus</w:t>
      </w:r>
      <w:r w:rsidRPr="00655E9C">
        <w:t xml:space="preserve">“ (viitenumber </w:t>
      </w:r>
      <w:r w:rsidR="7CEFB559">
        <w:t>287243</w:t>
      </w:r>
      <w:r>
        <w:t xml:space="preserve">) </w:t>
      </w:r>
      <w:r w:rsidR="6EDA99D6">
        <w:t xml:space="preserve">piiratud hankemenetluse __________ (viitenumber </w:t>
      </w:r>
      <w:r w:rsidR="2850AD3C" w:rsidRPr="1818C794">
        <w:t>______, edaspidi riigihange</w:t>
      </w:r>
      <w:r w:rsidRPr="00655E9C">
        <w:t xml:space="preserve">) tulemusena </w:t>
      </w:r>
      <w:r w:rsidR="00E6614E" w:rsidRPr="00655E9C">
        <w:t xml:space="preserve">töövõtja pakkumuse nr </w:t>
      </w:r>
      <w:r w:rsidR="001A0D6E" w:rsidRPr="00655E9C">
        <w:t xml:space="preserve">[Sisesta pakkumuse nr] </w:t>
      </w:r>
      <w:r w:rsidR="00E6614E" w:rsidRPr="00655E9C">
        <w:t>esitamise ja sellele tellija poolt nõustumuse andmise teel</w:t>
      </w:r>
      <w:r w:rsidRPr="00655E9C">
        <w:t>:</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r w:rsidRPr="00655E9C">
        <w:rPr>
          <w:b/>
        </w:rPr>
        <w:t>Raie- ja kokkuveoteenus</w:t>
      </w:r>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puude langetamine (tüvemahuga alates 0,03 m</w:t>
      </w:r>
      <w:r w:rsidRPr="00655E9C">
        <w:rPr>
          <w:vertAlign w:val="superscript"/>
        </w:rPr>
        <w:t>3</w:t>
      </w:r>
      <w:r w:rsidRPr="00655E9C">
        <w:t>),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imine ja järkamine;</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ümarpuidu, raidmete ja tüveste kokkuvedu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31F34F62" w:rsidR="00410CB4" w:rsidRPr="00655E9C" w:rsidRDefault="00410CB4" w:rsidP="00824FAA">
      <w:pPr>
        <w:numPr>
          <w:ilvl w:val="2"/>
          <w:numId w:val="1"/>
        </w:numPr>
        <w:jc w:val="both"/>
        <w:outlineLvl w:val="0"/>
      </w:pPr>
      <w:r w:rsidRPr="00655E9C">
        <w:t>hankija nõudel energiapuidu kat</w:t>
      </w:r>
      <w:r w:rsidR="00C072D4" w:rsidRPr="00655E9C">
        <w:t>mine spetsiaalse kattepaberiga;</w:t>
      </w:r>
    </w:p>
    <w:p w14:paraId="5E392476" w14:textId="7102A9A7" w:rsidR="00952657" w:rsidRPr="00655E9C" w:rsidRDefault="00952657" w:rsidP="00824FAA">
      <w:pPr>
        <w:numPr>
          <w:ilvl w:val="2"/>
          <w:numId w:val="1"/>
        </w:numPr>
        <w:jc w:val="both"/>
        <w:outlineLvl w:val="0"/>
      </w:pPr>
      <w:r w:rsidRPr="00655E9C">
        <w:t xml:space="preserve">hankija nõudmisel vegetatsiooniperioodil kändude juurepessu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p>
    <w:p w14:paraId="5A2F65BF" w14:textId="69B90760" w:rsidR="00410CB4" w:rsidRPr="00655E9C" w:rsidRDefault="00410CB4" w:rsidP="00824FAA">
      <w:pPr>
        <w:numPr>
          <w:ilvl w:val="2"/>
          <w:numId w:val="1"/>
        </w:numPr>
        <w:jc w:val="both"/>
        <w:outlineLvl w:val="0"/>
      </w:pPr>
      <w:r w:rsidRPr="00655E9C">
        <w:t>kokkuveo lõpul vahelaoplatsi puhastamine raidmetest, puu koorest jms.</w:t>
      </w:r>
    </w:p>
    <w:p w14:paraId="7A5CEC20" w14:textId="0FCB61E4" w:rsidR="00B206B1" w:rsidRDefault="00B206B1" w:rsidP="00B206B1">
      <w:pPr>
        <w:numPr>
          <w:ilvl w:val="2"/>
          <w:numId w:val="1"/>
        </w:numPr>
        <w:tabs>
          <w:tab w:val="num" w:pos="1418"/>
        </w:tabs>
        <w:jc w:val="both"/>
        <w:outlineLvl w:val="0"/>
      </w:pPr>
      <w:r w:rsidRPr="00655E9C">
        <w:t>hankija nõudel okaspuude käbide varumine.</w:t>
      </w:r>
    </w:p>
    <w:p w14:paraId="5AFB9A1D" w14:textId="77777777" w:rsidR="00F7272C" w:rsidRPr="00F7272C" w:rsidRDefault="00F7272C" w:rsidP="00F7272C">
      <w:pPr>
        <w:pStyle w:val="Loendilik"/>
        <w:numPr>
          <w:ilvl w:val="2"/>
          <w:numId w:val="1"/>
        </w:numPr>
      </w:pPr>
      <w:r w:rsidRPr="00F7272C">
        <w:t>hankija nõudel raielangil seemnete varumiseks tingimuste loomine;</w:t>
      </w:r>
    </w:p>
    <w:p w14:paraId="7A280749" w14:textId="7DA1FD2E" w:rsidR="00711384" w:rsidRPr="00655E9C" w:rsidRDefault="00A73D7F" w:rsidP="003E6049">
      <w:pPr>
        <w:pStyle w:val="Loendilik"/>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Tööajagraafik </w:t>
      </w:r>
      <w:r w:rsidRPr="00655E9C">
        <w:t xml:space="preserve">– raie- ja kokkuveomahu ajaline (kalendrikuu) ja mahuline jagunemine. </w:t>
      </w:r>
    </w:p>
    <w:p w14:paraId="73C659E7" w14:textId="013A7498"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RMK raie- ja kokkuveotööde </w:t>
      </w:r>
      <w:r w:rsidR="00C6336D" w:rsidRPr="00655E9C">
        <w:t xml:space="preserve">hinnaraamistike </w:t>
      </w:r>
      <w:r w:rsidR="00BA1AD0" w:rsidRPr="00655E9C">
        <w:t xml:space="preserve">ning </w:t>
      </w:r>
      <w:r w:rsidR="00F06F18" w:rsidRPr="00655E9C">
        <w:t xml:space="preserve">järelkasvu- ja </w:t>
      </w:r>
      <w:r w:rsidR="00BA1AD0" w:rsidRPr="00655E9C">
        <w:t xml:space="preserve">alusmetsa (hinna)parandi </w:t>
      </w:r>
      <w:r w:rsidRPr="00655E9C">
        <w:t>1,00</w:t>
      </w:r>
      <w:r w:rsidR="00106A17" w:rsidRPr="00655E9C">
        <w:t>0</w:t>
      </w:r>
      <w:r w:rsidRPr="00655E9C">
        <w:t xml:space="preserve"> tasemele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4A19CD" w:rsidR="002D2C47" w:rsidRDefault="002D2C47" w:rsidP="009E6E96">
      <w:pPr>
        <w:numPr>
          <w:ilvl w:val="1"/>
          <w:numId w:val="1"/>
        </w:numPr>
        <w:tabs>
          <w:tab w:val="num" w:pos="720"/>
        </w:tabs>
        <w:ind w:left="720" w:hanging="720"/>
        <w:jc w:val="both"/>
        <w:outlineLvl w:val="0"/>
      </w:pPr>
      <w:r w:rsidRPr="00655E9C">
        <w:rPr>
          <w:b/>
        </w:rPr>
        <w:t xml:space="preserve">Hinnaraamistik </w:t>
      </w:r>
      <w:r w:rsidR="005A3985" w:rsidRPr="00655E9C">
        <w:rPr>
          <w:b/>
        </w:rPr>
        <w:t>–</w:t>
      </w:r>
      <w:r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kokkuveoks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08034EB1" w:rsidR="11E55A21" w:rsidRDefault="11E55A21" w:rsidP="004058E0">
      <w:pPr>
        <w:numPr>
          <w:ilvl w:val="1"/>
          <w:numId w:val="1"/>
        </w:numPr>
        <w:tabs>
          <w:tab w:val="clear" w:pos="846"/>
        </w:tabs>
        <w:ind w:left="709" w:hanging="709"/>
        <w:jc w:val="both"/>
        <w:outlineLvl w:val="0"/>
      </w:pPr>
      <w:r>
        <w:t>Lepingu lahutamatuteks osadeks on dünaamilise hankesüsteemi ja riigihanke alusdokumendid (edaspidi hanke alusdokumendid), tehniline kirjeldus, töövõtja pakkumus, pooltevahelised kirjalikud teated ning lepingu muudatused ja lisad.</w:t>
      </w:r>
    </w:p>
    <w:p w14:paraId="0D1AB18D" w14:textId="77777777" w:rsidR="00740872" w:rsidRDefault="00740872" w:rsidP="00740872">
      <w:pPr>
        <w:pStyle w:val="Loendilik"/>
        <w:numPr>
          <w:ilvl w:val="1"/>
          <w:numId w:val="1"/>
        </w:numPr>
        <w:tabs>
          <w:tab w:val="clear" w:pos="846"/>
          <w:tab w:val="num" w:pos="709"/>
        </w:tabs>
        <w:ind w:hanging="846"/>
        <w:jc w:val="both"/>
      </w:pPr>
      <w:r>
        <w:t>Lepingule on lisatud järgmised lisad: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5483FB5D" w:rsidR="00410CB4" w:rsidRDefault="00410CB4" w:rsidP="00561243">
      <w:pPr>
        <w:pStyle w:val="Loendilik"/>
        <w:numPr>
          <w:ilvl w:val="2"/>
          <w:numId w:val="1"/>
        </w:numPr>
        <w:jc w:val="both"/>
        <w:outlineLvl w:val="0"/>
      </w:pPr>
      <w:r w:rsidRPr="00655E9C">
        <w:t>Lisa 2/1 – Hinnakokkuleppe raamistik</w:t>
      </w:r>
      <w:r w:rsidR="00A1428D" w:rsidRPr="00655E9C">
        <w:t>u</w:t>
      </w:r>
      <w:r w:rsidRPr="00655E9C">
        <w:t xml:space="preserve"> </w:t>
      </w:r>
      <w:r w:rsidR="00A1428D" w:rsidRPr="00655E9C">
        <w:t>vorm</w:t>
      </w:r>
    </w:p>
    <w:p w14:paraId="2F26430B" w14:textId="7FB498C2" w:rsidR="008F5B4F" w:rsidRPr="00655E9C" w:rsidRDefault="00454366" w:rsidP="00561243">
      <w:pPr>
        <w:pStyle w:val="Loendilik"/>
        <w:numPr>
          <w:ilvl w:val="2"/>
          <w:numId w:val="1"/>
        </w:numPr>
        <w:jc w:val="both"/>
        <w:outlineLvl w:val="0"/>
      </w:pPr>
      <w:r w:rsidRPr="00454366">
        <w:t>Lisa 3/1 – Keskmised kütuse- ja ajakulud raiel ja kokkuveol</w:t>
      </w:r>
    </w:p>
    <w:p w14:paraId="7F99A30A" w14:textId="629C13A3" w:rsidR="00410CB4" w:rsidRPr="00655E9C" w:rsidRDefault="00410CB4" w:rsidP="00561243">
      <w:pPr>
        <w:pStyle w:val="Loendilik"/>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oendilik"/>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oendilik"/>
        <w:numPr>
          <w:ilvl w:val="2"/>
          <w:numId w:val="1"/>
        </w:numPr>
        <w:jc w:val="both"/>
        <w:outlineLvl w:val="0"/>
      </w:pPr>
      <w:r w:rsidRPr="00B55092">
        <w:t>Lisa 6/1 – RMK keskkonnanõuded mootorsõidukitega ja saagidega töötamisel;</w:t>
      </w:r>
    </w:p>
    <w:p w14:paraId="2643DB48" w14:textId="445EE14D" w:rsidR="00410CB4" w:rsidRPr="00655E9C" w:rsidRDefault="00410CB4" w:rsidP="00561243">
      <w:pPr>
        <w:pStyle w:val="Loendilik"/>
        <w:numPr>
          <w:ilvl w:val="2"/>
          <w:numId w:val="1"/>
        </w:numPr>
        <w:jc w:val="both"/>
        <w:outlineLvl w:val="0"/>
      </w:pPr>
      <w:r w:rsidRPr="00655E9C">
        <w:t xml:space="preserve">Lisa </w:t>
      </w:r>
      <w:r w:rsidR="00B30A4E">
        <w:t>7</w:t>
      </w:r>
      <w:r w:rsidRPr="00655E9C">
        <w:t>/1 – RMK hinnaraamistiku terminid ning mõisted</w:t>
      </w:r>
      <w:r w:rsidR="00136575">
        <w:t>;</w:t>
      </w:r>
    </w:p>
    <w:p w14:paraId="7B2E121F" w14:textId="06D1D91F" w:rsidR="00524C27" w:rsidRPr="00655E9C" w:rsidRDefault="00E75A80" w:rsidP="00561243">
      <w:pPr>
        <w:pStyle w:val="Loendilik"/>
        <w:numPr>
          <w:ilvl w:val="2"/>
          <w:numId w:val="1"/>
        </w:numPr>
        <w:jc w:val="both"/>
        <w:outlineLvl w:val="0"/>
      </w:pPr>
      <w:r w:rsidRPr="00655E9C">
        <w:t>Lisa 8</w:t>
      </w:r>
      <w:r w:rsidR="00524C27" w:rsidRPr="00655E9C">
        <w:t>/1 – RMK energiapuidu varumise, ladustamise ja mahu määramise juhend</w:t>
      </w:r>
      <w:r w:rsidR="00055834">
        <w:t>;</w:t>
      </w:r>
    </w:p>
    <w:p w14:paraId="4E754971" w14:textId="20980B4F" w:rsidR="00407B91" w:rsidRPr="00655E9C" w:rsidRDefault="00C928E2" w:rsidP="00561243">
      <w:pPr>
        <w:pStyle w:val="Loendilik"/>
        <w:numPr>
          <w:ilvl w:val="2"/>
          <w:numId w:val="1"/>
        </w:numPr>
        <w:jc w:val="both"/>
        <w:outlineLvl w:val="0"/>
      </w:pPr>
      <w:r w:rsidRPr="00655E9C">
        <w:t>Lisa 9/1 – RMK käbi</w:t>
      </w:r>
      <w:r w:rsidR="005B1B9D" w:rsidRPr="00655E9C">
        <w:t>varumise</w:t>
      </w:r>
      <w:r w:rsidRPr="00655E9C">
        <w:t xml:space="preserve"> tehniline kirjeldus ja hinnaraamistik</w:t>
      </w:r>
      <w:r w:rsidR="00055834">
        <w:t>;</w:t>
      </w:r>
    </w:p>
    <w:p w14:paraId="317A18FD" w14:textId="5BBDCFFE" w:rsidR="00C928E2" w:rsidRDefault="00407B91" w:rsidP="00561243">
      <w:pPr>
        <w:pStyle w:val="Loendilik"/>
        <w:numPr>
          <w:ilvl w:val="2"/>
          <w:numId w:val="1"/>
        </w:numPr>
        <w:jc w:val="both"/>
        <w:outlineLvl w:val="0"/>
      </w:pPr>
      <w:r w:rsidRPr="00655E9C">
        <w:t xml:space="preserve">Lisa 10/1 </w:t>
      </w:r>
      <w:r w:rsidR="00013DFB" w:rsidRPr="00013DFB">
        <w:t>–</w:t>
      </w:r>
      <w:r w:rsidRPr="00655E9C">
        <w:t xml:space="preserve"> RMK säilikpuude juhend</w:t>
      </w:r>
      <w:r w:rsidR="00537653">
        <w:t>;</w:t>
      </w:r>
    </w:p>
    <w:p w14:paraId="429B00BC" w14:textId="12C8823F" w:rsidR="00705692" w:rsidRPr="00655E9C" w:rsidRDefault="003802F4" w:rsidP="00561243">
      <w:pPr>
        <w:pStyle w:val="Loendilik"/>
        <w:numPr>
          <w:ilvl w:val="2"/>
          <w:numId w:val="1"/>
        </w:numPr>
        <w:jc w:val="both"/>
        <w:outlineLvl w:val="0"/>
      </w:pPr>
      <w:r w:rsidRPr="00E139A0">
        <w:t>Lisa 11/1 – RMK nõuded isikukaitsevahendite kasutamiseks;</w:t>
      </w:r>
    </w:p>
    <w:p w14:paraId="66665ADE" w14:textId="1BE12E0C" w:rsidR="00847503" w:rsidRDefault="00847503" w:rsidP="00561243">
      <w:pPr>
        <w:pStyle w:val="Loendilik"/>
        <w:numPr>
          <w:ilvl w:val="2"/>
          <w:numId w:val="1"/>
        </w:numPr>
        <w:jc w:val="both"/>
        <w:outlineLvl w:val="0"/>
      </w:pPr>
      <w:r w:rsidRPr="00655E9C">
        <w:t>Lisa 1</w:t>
      </w:r>
      <w:r w:rsidR="00D132FF">
        <w:t>2</w:t>
      </w:r>
      <w:r w:rsidRPr="00655E9C">
        <w:t>/1 – RMK nõuded tehnikale</w:t>
      </w:r>
      <w:r w:rsidR="001312D5" w:rsidRPr="00655E9C">
        <w:t xml:space="preserve"> ja operaatoritele</w:t>
      </w:r>
      <w:r w:rsidR="00537653">
        <w:t>;</w:t>
      </w:r>
    </w:p>
    <w:p w14:paraId="341D60C7" w14:textId="782B62D9" w:rsidR="00410CB4" w:rsidRPr="00655E9C" w:rsidRDefault="00516745" w:rsidP="00824FAA">
      <w:pPr>
        <w:pStyle w:val="Loendilik"/>
        <w:numPr>
          <w:ilvl w:val="2"/>
          <w:numId w:val="1"/>
        </w:numPr>
        <w:jc w:val="both"/>
        <w:outlineLvl w:val="0"/>
      </w:pPr>
      <w:r w:rsidRPr="00E139A0">
        <w:t>Lisa 13/1 – Metsateede kasutamise hea tava</w:t>
      </w:r>
      <w:r w:rsidR="00923488">
        <w:t>.</w:t>
      </w:r>
    </w:p>
    <w:p w14:paraId="661674FA" w14:textId="77777777" w:rsidR="00C212CB" w:rsidRPr="00655E9C" w:rsidRDefault="00410CB4" w:rsidP="00C212CB">
      <w:pPr>
        <w:numPr>
          <w:ilvl w:val="0"/>
          <w:numId w:val="1"/>
        </w:numPr>
        <w:jc w:val="both"/>
        <w:outlineLvl w:val="0"/>
        <w:rPr>
          <w:b/>
        </w:rPr>
      </w:pPr>
      <w:r w:rsidRPr="00655E9C">
        <w:rPr>
          <w:b/>
        </w:rPr>
        <w:lastRenderedPageBreak/>
        <w:t xml:space="preserve">Lepingu </w:t>
      </w:r>
      <w:r w:rsidR="00C212CB" w:rsidRPr="00655E9C">
        <w:rPr>
          <w:b/>
        </w:rPr>
        <w:t xml:space="preserve">objekt ja </w:t>
      </w:r>
      <w:r w:rsidRPr="00655E9C">
        <w:rPr>
          <w:b/>
        </w:rPr>
        <w:t>maht</w:t>
      </w:r>
    </w:p>
    <w:p w14:paraId="1450101F" w14:textId="39FC0708" w:rsidR="00602736" w:rsidRPr="00655E9C" w:rsidRDefault="00C212CB" w:rsidP="00B0016C">
      <w:pPr>
        <w:numPr>
          <w:ilvl w:val="1"/>
          <w:numId w:val="1"/>
        </w:numPr>
        <w:tabs>
          <w:tab w:val="clear" w:pos="846"/>
        </w:tabs>
        <w:ind w:left="709" w:hanging="709"/>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5553C7">
        <w:t>osutama</w:t>
      </w:r>
      <w:r w:rsidR="003D28ED" w:rsidRPr="00655E9C">
        <w:t xml:space="preserve"> </w:t>
      </w:r>
      <w:r w:rsidR="00DC6910" w:rsidRPr="00655E9C">
        <w:t>lepingu punktis 1.1</w:t>
      </w:r>
      <w:r w:rsidRPr="00655E9C">
        <w:t xml:space="preserve"> nimetatud </w:t>
      </w:r>
      <w:r w:rsidR="00457159" w:rsidRPr="00655E9C">
        <w:t>raie- ja kokkuveo</w:t>
      </w:r>
      <w:r w:rsidR="005553C7">
        <w:t>teenuseid</w:t>
      </w:r>
      <w:r w:rsidR="00503C7F" w:rsidRPr="00655E9C">
        <w:t xml:space="preserve"> </w:t>
      </w:r>
      <w:r w:rsidR="009A7A20" w:rsidRPr="00655E9C">
        <w:rPr>
          <w:i/>
        </w:rPr>
        <w:t xml:space="preserve">(Sisestada regioon, piirkond või muul viisil määratletav ala või asukoht vastavalt </w:t>
      </w:r>
      <w:r w:rsidR="002A2145">
        <w:rPr>
          <w:i/>
        </w:rPr>
        <w:t xml:space="preserve">riigihanke </w:t>
      </w:r>
      <w:r w:rsidR="00A3197A">
        <w:rPr>
          <w:i/>
        </w:rPr>
        <w:t>alusdokumentidele</w:t>
      </w:r>
      <w:r w:rsidR="009A7A20" w:rsidRPr="00655E9C">
        <w:rPr>
          <w:i/>
        </w:rPr>
        <w:t>)</w:t>
      </w:r>
      <w:r w:rsidR="00602736" w:rsidRPr="00655E9C">
        <w:t xml:space="preserve"> </w:t>
      </w:r>
      <w:r w:rsidRPr="00655E9C">
        <w:t>töövõtja tööjõu ja tehniliste vahenditega</w:t>
      </w:r>
      <w:r w:rsidR="003D28ED" w:rsidRPr="00655E9C">
        <w:t xml:space="preserve">. Teenuse osutamise piirkonna määratlemine lepingus tähendab eelkõige, et tavaoludes ning hanke läbiviimise ajal ettenähtavalt kavandatakse enamik selle </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aga nõuetele </w:t>
      </w:r>
      <w:r w:rsidR="009A7A20" w:rsidRPr="00655E9C">
        <w:t>vastavat tehnikat ja/või raietöölisi</w:t>
      </w:r>
      <w:r w:rsidR="00620885" w:rsidRPr="00655E9C">
        <w:t xml:space="preserve"> võib kasutada ka rohkem. </w:t>
      </w:r>
    </w:p>
    <w:p w14:paraId="17324A87" w14:textId="77777777" w:rsidR="00C602F4" w:rsidRPr="00655E9C" w:rsidRDefault="00410CB4" w:rsidP="00B0016C">
      <w:pPr>
        <w:numPr>
          <w:ilvl w:val="1"/>
          <w:numId w:val="1"/>
        </w:numPr>
        <w:tabs>
          <w:tab w:val="num" w:pos="720"/>
        </w:tabs>
        <w:ind w:left="720" w:hanging="720"/>
        <w:jc w:val="both"/>
        <w:outlineLvl w:val="0"/>
      </w:pPr>
      <w:r w:rsidRPr="00655E9C">
        <w:t>Pooled lepivad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kokku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7B0EB769" w:rsidR="00620885" w:rsidRPr="00655E9C" w:rsidRDefault="005E25A3" w:rsidP="00B0016C">
      <w:pPr>
        <w:pStyle w:val="Loendilik"/>
        <w:numPr>
          <w:ilvl w:val="1"/>
          <w:numId w:val="1"/>
        </w:numPr>
        <w:tabs>
          <w:tab w:val="num" w:pos="709"/>
        </w:tabs>
        <w:ind w:left="709" w:hanging="709"/>
        <w:jc w:val="both"/>
      </w:pPr>
      <w:r w:rsidRPr="00655E9C">
        <w:t xml:space="preserve">Lepingu kogumaht on </w:t>
      </w:r>
      <w:r w:rsidR="001A0D6E" w:rsidRPr="00655E9C">
        <w:t xml:space="preserve">[Sisesta kogumaht] </w:t>
      </w:r>
      <w:proofErr w:type="spellStart"/>
      <w:r w:rsidRPr="00655E9C">
        <w:t>tm</w:t>
      </w:r>
      <w:proofErr w:type="spellEnd"/>
      <w:r w:rsidRPr="00655E9C">
        <w:t xml:space="preserve">. </w:t>
      </w:r>
      <w:r w:rsidR="00620885" w:rsidRPr="00655E9C">
        <w:t xml:space="preserve">Hankija ei ole </w:t>
      </w:r>
      <w:r w:rsidR="00F83F01">
        <w:t>l</w:t>
      </w:r>
      <w:r w:rsidR="00620885" w:rsidRPr="00655E9C">
        <w:t>epingu 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oendilik"/>
        <w:numPr>
          <w:ilvl w:val="1"/>
          <w:numId w:val="1"/>
        </w:numPr>
        <w:tabs>
          <w:tab w:val="num" w:pos="709"/>
        </w:tabs>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oendilik"/>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0FF3FC45" w14:textId="3235D366" w:rsidR="00C602F4" w:rsidRPr="00655E9C" w:rsidRDefault="00C602F4" w:rsidP="00B0016C">
      <w:pPr>
        <w:pStyle w:val="Loendilik"/>
        <w:numPr>
          <w:ilvl w:val="1"/>
          <w:numId w:val="1"/>
        </w:numPr>
        <w:tabs>
          <w:tab w:val="num" w:pos="709"/>
        </w:tabs>
        <w:ind w:left="709" w:hanging="709"/>
        <w:jc w:val="both"/>
      </w:pPr>
      <w:r w:rsidRPr="00655E9C">
        <w:t xml:space="preserve">Tööajagraafikus tähtajaks kokkulepitud mahtusid ületavad mahud loetakse järgnevate tähtaegade kohustuste täitmiseks. Tellijal on lubatud tööd tellida raieperioodi jooksul kuni 20% vähem või rohkem. </w:t>
      </w:r>
    </w:p>
    <w:p w14:paraId="0F01B99D" w14:textId="77777777" w:rsidR="00D000C4" w:rsidRPr="00655E9C" w:rsidRDefault="00D000C4" w:rsidP="00824FAA">
      <w:pPr>
        <w:jc w:val="both"/>
        <w:outlineLvl w:val="0"/>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5C4E4A76" w:rsidR="00410CB4" w:rsidRPr="00655E9C" w:rsidRDefault="00410CB4" w:rsidP="00B24DC4">
      <w:pPr>
        <w:numPr>
          <w:ilvl w:val="1"/>
          <w:numId w:val="1"/>
        </w:numPr>
        <w:tabs>
          <w:tab w:val="num" w:pos="567"/>
        </w:tabs>
        <w:ind w:left="567" w:hanging="567"/>
        <w:jc w:val="both"/>
        <w:outlineLvl w:val="0"/>
      </w:pPr>
      <w:r w:rsidRPr="00655E9C">
        <w:t>Hin</w:t>
      </w:r>
      <w:r w:rsidR="00D97624" w:rsidRPr="00655E9C">
        <w:t>nakokkuleppe raamistik kujuneb t</w:t>
      </w:r>
      <w:r w:rsidRPr="00655E9C">
        <w:t>öövõtja poolt hankes pakutud hinna</w:t>
      </w:r>
      <w:r w:rsidRPr="00655E9C">
        <w:softHyphen/>
        <w:t xml:space="preserve">koefitsiendi korrutamisel kehtiva RMK raie- ja kokkuveotööde hinnaraamistiku </w:t>
      </w:r>
      <w:r w:rsidR="00CE6D08" w:rsidRPr="00655E9C">
        <w:t xml:space="preserve">ning </w:t>
      </w:r>
      <w:r w:rsidR="00C40C08" w:rsidRPr="00655E9C">
        <w:t xml:space="preserve">järelkasvu- ja </w:t>
      </w:r>
      <w:r w:rsidR="00CE6D08" w:rsidRPr="00655E9C">
        <w:t xml:space="preserve">alusmetsa (hinna)parandi </w:t>
      </w:r>
      <w:r w:rsidRPr="00655E9C">
        <w:t>1,00</w:t>
      </w:r>
      <w:r w:rsidR="006669C2" w:rsidRPr="00655E9C">
        <w:t>0</w:t>
      </w:r>
      <w:r w:rsidRPr="00655E9C">
        <w:t xml:space="preserve"> tasemega. </w:t>
      </w:r>
    </w:p>
    <w:p w14:paraId="4B8067D7" w14:textId="79AFE852" w:rsidR="00410CB4" w:rsidRPr="00655E9C" w:rsidRDefault="00D97624" w:rsidP="009F55C4">
      <w:pPr>
        <w:numPr>
          <w:ilvl w:val="1"/>
          <w:numId w:val="1"/>
        </w:numPr>
        <w:tabs>
          <w:tab w:val="num" w:pos="567"/>
        </w:tabs>
        <w:ind w:left="567" w:hanging="567"/>
        <w:jc w:val="both"/>
        <w:outlineLvl w:val="0"/>
      </w:pPr>
      <w:r w:rsidRPr="00655E9C">
        <w:t>Tellija maksab töövõtjale tasu h</w:t>
      </w:r>
      <w:r w:rsidR="00410CB4" w:rsidRPr="00655E9C">
        <w:t xml:space="preserve">innakokkuleppe raamistikus kehtestatud hindade alusel. </w:t>
      </w:r>
    </w:p>
    <w:p w14:paraId="181C70F5" w14:textId="721FA93E" w:rsidR="00410CB4" w:rsidRDefault="005B7460" w:rsidP="009F55C4">
      <w:pPr>
        <w:numPr>
          <w:ilvl w:val="1"/>
          <w:numId w:val="1"/>
        </w:numPr>
        <w:tabs>
          <w:tab w:val="num" w:pos="567"/>
        </w:tabs>
        <w:ind w:left="567" w:hanging="567"/>
        <w:jc w:val="both"/>
        <w:outlineLvl w:val="0"/>
      </w:pPr>
      <w:r w:rsidRPr="005B7460">
        <w:t>Hinnaraamistiku hind koosneb kahest komponendist: kütuse- ja palgakomponendist.</w:t>
      </w:r>
    </w:p>
    <w:p w14:paraId="0CA7D726" w14:textId="77777777" w:rsidR="00C61DA0" w:rsidRPr="00E139A0" w:rsidRDefault="00C61DA0" w:rsidP="00C61DA0">
      <w:pPr>
        <w:numPr>
          <w:ilvl w:val="1"/>
          <w:numId w:val="1"/>
        </w:numPr>
        <w:tabs>
          <w:tab w:val="num" w:pos="567"/>
        </w:tabs>
        <w:ind w:left="567" w:hanging="567"/>
        <w:jc w:val="both"/>
        <w:outlineLvl w:val="0"/>
      </w:pPr>
      <w:r w:rsidRPr="00E139A0">
        <w:t>Komponentide hindu muudetakse järgnevalt:</w:t>
      </w:r>
    </w:p>
    <w:p w14:paraId="1DF576EB" w14:textId="77777777" w:rsidR="00C61DA0" w:rsidRPr="00E139A0" w:rsidRDefault="00C61DA0" w:rsidP="00C61DA0">
      <w:pPr>
        <w:numPr>
          <w:ilvl w:val="2"/>
          <w:numId w:val="1"/>
        </w:numPr>
        <w:tabs>
          <w:tab w:val="num" w:pos="1146"/>
        </w:tabs>
        <w:ind w:left="567" w:hanging="567"/>
        <w:jc w:val="both"/>
        <w:outlineLvl w:val="0"/>
      </w:pPr>
      <w:r w:rsidRPr="00E139A0">
        <w:t>Kütusekomponenti muudetakse üks kord kuus, kuu esimesel tööpäeval, võttes arvesse eelmise kalendrikuu viimase täisnädala viimasel tööpäeval kehtinud kütuse hinna;</w:t>
      </w:r>
    </w:p>
    <w:p w14:paraId="6CDFCBFE" w14:textId="77777777" w:rsidR="00C61DA0" w:rsidRPr="00E139A0" w:rsidRDefault="00C61DA0" w:rsidP="00C61DA0">
      <w:pPr>
        <w:numPr>
          <w:ilvl w:val="2"/>
          <w:numId w:val="1"/>
        </w:numPr>
        <w:tabs>
          <w:tab w:val="num" w:pos="1146"/>
        </w:tabs>
        <w:ind w:left="567" w:hanging="567"/>
        <w:jc w:val="both"/>
        <w:outlineLvl w:val="0"/>
      </w:pPr>
      <w:bookmarkStart w:id="0" w:name="_Hlk98916913"/>
      <w:bookmarkStart w:id="1" w:name="_Hlk98916894"/>
      <w:r w:rsidRPr="00E139A0">
        <w:t xml:space="preserve">Diislikütuse hinna muutumisel (tõuseb või langeb) enam kui 0,01€/l, muudetakse raiel ja kokkuveol hinnaraamistiku järgneva kuu kütusekomponenti ühele </w:t>
      </w:r>
      <w:proofErr w:type="spellStart"/>
      <w:r w:rsidRPr="00E139A0">
        <w:t>tm</w:t>
      </w:r>
      <w:proofErr w:type="spellEnd"/>
      <w:r w:rsidRPr="00E139A0">
        <w:t xml:space="preserve"> kuluva kütuse koguse ja hinnamuudu korrutise võrra</w:t>
      </w:r>
      <w:bookmarkEnd w:id="0"/>
      <w:r w:rsidRPr="00E139A0">
        <w:t xml:space="preserve">; </w:t>
      </w:r>
    </w:p>
    <w:bookmarkEnd w:id="1"/>
    <w:p w14:paraId="60A1B912" w14:textId="77777777"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 muudetakse alusmetsa 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t>Raie ja kokkuveo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oendilik"/>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w:t>
      </w:r>
      <w:r w:rsidRPr="00E139A0">
        <w:lastRenderedPageBreak/>
        <w:t xml:space="preserve">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77777777" w:rsidR="001A1F4E" w:rsidRPr="00E139A0" w:rsidRDefault="001A1F4E" w:rsidP="001A1F4E">
      <w:pPr>
        <w:numPr>
          <w:ilvl w:val="1"/>
          <w:numId w:val="1"/>
        </w:numPr>
        <w:tabs>
          <w:tab w:val="num" w:pos="567"/>
        </w:tabs>
        <w:ind w:left="567" w:hanging="567"/>
        <w:jc w:val="both"/>
        <w:outlineLvl w:val="0"/>
      </w:pPr>
      <w:r w:rsidRPr="00E139A0">
        <w:t xml:space="preserve">Juhul, kui raie- ja kokkuveoteenuse harilik väärtus (kohalik keskmine turuhind) oluliselt muutub, on RMK-l õigus muuta hinnaraamistiku 1,000 taset ja </w:t>
      </w:r>
      <w:proofErr w:type="spellStart"/>
      <w:r w:rsidRPr="00E139A0">
        <w:t>parandeid</w:t>
      </w:r>
      <w:proofErr w:type="spellEnd"/>
      <w:r w:rsidRPr="00E139A0">
        <w:t>.</w:t>
      </w:r>
    </w:p>
    <w:p w14:paraId="3DD8D6FE" w14:textId="77777777" w:rsidR="001A1F4E" w:rsidRPr="00E139A0" w:rsidRDefault="001A1F4E" w:rsidP="001A1F4E">
      <w:pPr>
        <w:numPr>
          <w:ilvl w:val="1"/>
          <w:numId w:val="1"/>
        </w:numPr>
        <w:tabs>
          <w:tab w:val="num" w:pos="567"/>
        </w:tabs>
        <w:ind w:left="567" w:hanging="567"/>
        <w:jc w:val="both"/>
        <w:outlineLvl w:val="0"/>
      </w:pPr>
      <w:r w:rsidRPr="00E139A0">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2BCB201" w14:textId="77777777" w:rsidR="001A1F4E" w:rsidRPr="00E139A0" w:rsidRDefault="001A1F4E" w:rsidP="001A1F4E">
      <w:pPr>
        <w:numPr>
          <w:ilvl w:val="1"/>
          <w:numId w:val="1"/>
        </w:numPr>
        <w:tabs>
          <w:tab w:val="num" w:pos="720"/>
        </w:tabs>
        <w:ind w:left="567" w:hanging="567"/>
        <w:jc w:val="both"/>
        <w:outlineLvl w:val="0"/>
      </w:pPr>
      <w:r w:rsidRPr="00E139A0">
        <w:t xml:space="preserve">Tellijal on õigus tellida töövõtjalt lisatöödena metsauuenduse rajamise töid, metsauuenduse hooldamist, valgustusraiet, liinitrasside aluse võsa raiet, mittelikviidse puidu harvendusraiet ja okaspuude käbivarumist vms. Nende lisatööde korral on hinna aluseks töövõtja poolt pakutud hinnakoefitsient korrutatuna läbi RMK vastavate tööde hinnaraamistike ja baashindade 1,000 tasemega. </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kokkuvedu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kokkuvedu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kokkuveo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kokkuveo lõpetamist hinnatud kogus, võttes arvesse lepingus sätestatud erisusi raidmete ja laasimata tüveste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tüveste korral olenemata raie teostamise viisist on esialgse tasustamise aluseks praakeri poolt vahelaos hinnatud kogus ja lõpliku tasustamise aluseks </w:t>
      </w:r>
      <w:r w:rsidRPr="00E139A0">
        <w:lastRenderedPageBreak/>
        <w:t xml:space="preserve">võib olla nii praakeri poolt vahelaos hinnatud kogus kui ka raidmete ja laasimata tüveste hakkimistulemuste järgne kogus, sõltuvalt raidmete ja laasimata tüveste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3D6373CA" w14:textId="77777777" w:rsidR="009748CC" w:rsidRPr="00E139A0" w:rsidRDefault="009748CC" w:rsidP="009748CC">
      <w:pPr>
        <w:numPr>
          <w:ilvl w:val="1"/>
          <w:numId w:val="1"/>
        </w:numPr>
        <w:tabs>
          <w:tab w:val="num" w:pos="567"/>
        </w:tabs>
        <w:ind w:left="567" w:hanging="567"/>
        <w:jc w:val="both"/>
        <w:outlineLvl w:val="0"/>
      </w:pPr>
      <w:r w:rsidRPr="00E139A0">
        <w:t>Juhul, kui töö on antud üle raieobjektipõhise hinnaga, mitte hinnaraamistiku alusel, tüvemahtu ei määrata.</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kokkuveo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kokkuveokaugus,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Raidmete ja laasimata tüveste hakkimise toimumise korral 23 kuu jooksul peale praakeri poolt koguse vahelaos hindamist koostab tellija tööde vastuvõtmise akti raidmete ja laasimata tüveste hakkimise järgselt hakkimistulemuste alusel määratud raidmete ja laasimata tüveste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lastRenderedPageBreak/>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 xml:space="preserve">Töövõtja esitab arve vaid elektrooniliselt. Arve esitamiseks tuleb kasutada elektrooniliste arvete esitamiseks mõeldud raamatupidamistarkvara või raamatupidamistarkvara E-arveldaja,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77777777"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10 (kümne) päeva jooksul arve väljastamise 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tüveste korral alljärgnevalt: </w:t>
      </w:r>
    </w:p>
    <w:p w14:paraId="45CF7EC2" w14:textId="77777777" w:rsidR="00765158" w:rsidRPr="00E139A0" w:rsidRDefault="00765158" w:rsidP="00765158">
      <w:pPr>
        <w:numPr>
          <w:ilvl w:val="2"/>
          <w:numId w:val="1"/>
        </w:numPr>
        <w:tabs>
          <w:tab w:val="num" w:pos="1146"/>
        </w:tabs>
        <w:ind w:left="1146"/>
        <w:jc w:val="both"/>
        <w:outlineLvl w:val="0"/>
      </w:pPr>
      <w:r w:rsidRPr="00E139A0">
        <w:t xml:space="preserve">esialgu tasutakse töövõtjale praakeri poolt vahelaos hinnatud kogusest 80% eest; </w:t>
      </w:r>
    </w:p>
    <w:p w14:paraId="443EB131" w14:textId="77777777" w:rsidR="00765158" w:rsidRPr="00E139A0" w:rsidRDefault="00765158" w:rsidP="00765158">
      <w:pPr>
        <w:numPr>
          <w:ilvl w:val="2"/>
          <w:numId w:val="1"/>
        </w:numPr>
        <w:tabs>
          <w:tab w:val="num" w:pos="1146"/>
        </w:tabs>
        <w:ind w:left="1146"/>
        <w:jc w:val="both"/>
        <w:outlineLvl w:val="0"/>
      </w:pPr>
      <w:r w:rsidRPr="00E139A0">
        <w:t>juhul, kui 23 kuu jooksul peale praakeri poolt koguse vahelaos hindamist ei ole teostatud raidmete ja laasimata tüveste hakkimist, tasutakse töövõtjale ülejäänud 20 % koguse (seni veel tasumata koguse) eest 24 kuu jooksul praakeri poolt koguse vahelaos hindamisest;</w:t>
      </w:r>
    </w:p>
    <w:p w14:paraId="34208C81" w14:textId="77777777"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tüveste hakkimine, siis raidmete ja laasimata tüveste hakkimise järgselt määratakse hakkimistulemuste alusel raidmete ja laasimata tüveste täpsustatud kogus ning Töövõtjale tasutakse hakkimistulemuste alusel määratud raidmete ja laasimata tüveste täpsustatud koguse ja punkti 9.7.1. alusel tasutud koguse vahe (seni veel tasumata koguse) ning lepingu p 9.7.2. alusel tasustamist ei toimu; </w:t>
      </w:r>
    </w:p>
    <w:p w14:paraId="5FBAF353" w14:textId="77777777" w:rsidR="00765158" w:rsidRPr="00E139A0" w:rsidRDefault="00765158" w:rsidP="00765158">
      <w:pPr>
        <w:numPr>
          <w:ilvl w:val="2"/>
          <w:numId w:val="1"/>
        </w:numPr>
        <w:tabs>
          <w:tab w:val="num" w:pos="1146"/>
        </w:tabs>
        <w:ind w:left="1146"/>
        <w:jc w:val="both"/>
        <w:outlineLvl w:val="0"/>
      </w:pPr>
      <w:r w:rsidRPr="00E139A0">
        <w:t>juhul, kui hakkimistulemuste alusel määratud raidmete ja laasimata tüveste täpsustatud kogus on väiksem kui punkti 9.7.1. 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lastRenderedPageBreak/>
        <w:t>enne kokkuveo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kokkuvedu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oendilik"/>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kokkuveol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tüveste kokkuveol aastaringselt;</w:t>
      </w:r>
    </w:p>
    <w:p w14:paraId="0075F407" w14:textId="77777777" w:rsidR="001B5B80" w:rsidRPr="00E139A0" w:rsidRDefault="001B5B80" w:rsidP="001B5B80">
      <w:pPr>
        <w:numPr>
          <w:ilvl w:val="1"/>
          <w:numId w:val="1"/>
        </w:numPr>
        <w:tabs>
          <w:tab w:val="num" w:pos="567"/>
        </w:tabs>
        <w:ind w:left="567" w:hanging="567"/>
        <w:jc w:val="both"/>
        <w:outlineLvl w:val="0"/>
      </w:pPr>
      <w:r w:rsidRPr="00E139A0">
        <w:t xml:space="preserve">nõuda vajadusel kõikidel ratastel, raiel ja kokkuveol märgadel ja tundlikel muldadel, pinnasesõbralike kandvate roomikute kasutamist laiusega vähemalt 1100 mm kasutamist (nt  ECO-Baltic, ECO-Magnum või analoogseid); </w:t>
      </w:r>
    </w:p>
    <w:p w14:paraId="481F6C8F" w14:textId="77777777" w:rsidR="001B5B80" w:rsidRPr="00E139A0" w:rsidRDefault="001B5B80" w:rsidP="001B5B80">
      <w:pPr>
        <w:numPr>
          <w:ilvl w:val="1"/>
          <w:numId w:val="1"/>
        </w:numPr>
        <w:tabs>
          <w:tab w:val="num" w:pos="567"/>
        </w:tabs>
        <w:ind w:left="720" w:hanging="720"/>
        <w:jc w:val="both"/>
        <w:outlineLvl w:val="0"/>
      </w:pPr>
      <w:bookmarkStart w:id="2" w:name="_Hlk98929255"/>
      <w:r w:rsidRPr="00E139A0">
        <w:t>nõuda kokkuveol väiksemate koormatega kokkuvedu</w:t>
      </w:r>
      <w:bookmarkEnd w:id="2"/>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Pr="00E139A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266DD3DD" w14:textId="77777777" w:rsidR="001B5B80" w:rsidRPr="00E139A0" w:rsidRDefault="001B5B80" w:rsidP="001B5B80">
      <w:pPr>
        <w:numPr>
          <w:ilvl w:val="1"/>
          <w:numId w:val="1"/>
        </w:numPr>
        <w:tabs>
          <w:tab w:val="num" w:pos="720"/>
        </w:tabs>
        <w:ind w:left="720" w:hanging="720"/>
        <w:jc w:val="both"/>
        <w:outlineLvl w:val="0"/>
      </w:pPr>
      <w:r w:rsidRPr="00E139A0">
        <w:t xml:space="preserve">lugeda töövõtja p 13.52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lastRenderedPageBreak/>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77777777" w:rsidR="001E275D" w:rsidRPr="00E139A0" w:rsidRDefault="001E275D" w:rsidP="001E275D">
      <w:pPr>
        <w:numPr>
          <w:ilvl w:val="1"/>
          <w:numId w:val="1"/>
        </w:numPr>
        <w:tabs>
          <w:tab w:val="num" w:pos="720"/>
        </w:tabs>
        <w:ind w:left="720" w:hanging="720"/>
        <w:jc w:val="both"/>
        <w:outlineLvl w:val="0"/>
      </w:pPr>
      <w:r w:rsidRPr="00E139A0">
        <w:rPr>
          <w:noProof/>
        </w:rPr>
        <w:t>tutvustada töövõtja soovil töövõtjale raietööde hinna kujunemist (tüvemahu, kokkuveo</w:t>
      </w:r>
      <w:r w:rsidRPr="00E139A0">
        <w:rPr>
          <w:noProof/>
        </w:rPr>
        <w:softHyphen/>
        <w:t xml:space="preserve">kauguse, 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läbitavuse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selgitada töövõtjale raiet ja kokkuvedu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lastRenderedPageBreak/>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Pr="00E139A0"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6017B942"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muul juhul aga enne uue töötaja tööle asumist töötaja andmed (</w:t>
      </w:r>
      <w:r w:rsidRPr="00E139A0">
        <w:t>nimi, isikukood, kutsetunnistuse number, töötaja e-posti aadress)</w:t>
      </w:r>
      <w:r w:rsidRPr="00E139A0">
        <w:rPr>
          <w:bCs/>
        </w:rPr>
        <w:t>;</w:t>
      </w:r>
    </w:p>
    <w:p w14:paraId="092AF3B8" w14:textId="77777777" w:rsidR="00A3481C" w:rsidRPr="00E139A0" w:rsidRDefault="00A3481C" w:rsidP="00A3481C">
      <w:pPr>
        <w:numPr>
          <w:ilvl w:val="1"/>
          <w:numId w:val="1"/>
        </w:numPr>
        <w:tabs>
          <w:tab w:val="num" w:pos="720"/>
        </w:tabs>
        <w:ind w:left="720" w:hanging="720"/>
        <w:jc w:val="both"/>
        <w:outlineLvl w:val="0"/>
      </w:pPr>
      <w:r w:rsidRPr="00E139A0">
        <w:rPr>
          <w:bCs/>
        </w:rPr>
        <w:t xml:space="preserve">teatada tellijale esialgselt hiljemalt </w:t>
      </w:r>
      <w:r w:rsidRPr="00E139A0">
        <w:rPr>
          <w:bCs/>
          <w:color w:val="000000" w:themeColor="text1"/>
        </w:rPr>
        <w:t xml:space="preserve">1 (ühe) nädala jooksul alates lepingu sõlmimisest, </w:t>
      </w:r>
      <w:r w:rsidRPr="00E139A0">
        <w:rPr>
          <w:bCs/>
        </w:rPr>
        <w:t xml:space="preserve">muul juhul aga enne </w:t>
      </w:r>
      <w:proofErr w:type="spellStart"/>
      <w:r w:rsidRPr="00E139A0">
        <w:rPr>
          <w:bCs/>
        </w:rPr>
        <w:t>harvesteri</w:t>
      </w:r>
      <w:proofErr w:type="spellEnd"/>
      <w:r w:rsidRPr="00E139A0">
        <w:rPr>
          <w:bCs/>
        </w:rPr>
        <w:t xml:space="preserve"> kasutusele võtmist selle andmed</w:t>
      </w:r>
      <w:r w:rsidRPr="00E139A0">
        <w:t xml:space="preserve">, milleks on: </w:t>
      </w:r>
      <w:r w:rsidRPr="00E139A0">
        <w:rPr>
          <w:bCs/>
        </w:rPr>
        <w:t xml:space="preserve">masina mark, masina mudel, </w:t>
      </w:r>
      <w:r w:rsidRPr="00E139A0">
        <w:t xml:space="preserve">registri number, VIN kood, omanik, vastutav kasutaja, kasutatav tarkvara, kännutöötlemisseadme olemasolu, </w:t>
      </w:r>
      <w:proofErr w:type="spellStart"/>
      <w:r w:rsidRPr="00E139A0">
        <w:t>järkamisläbimõõt</w:t>
      </w:r>
      <w:proofErr w:type="spellEnd"/>
      <w:r w:rsidRPr="00E139A0">
        <w:t xml:space="preserve">, väljalaske aasta, </w:t>
      </w:r>
      <w:proofErr w:type="spellStart"/>
      <w:r w:rsidRPr="00E139A0">
        <w:t>harvesteri</w:t>
      </w:r>
      <w:proofErr w:type="spellEnd"/>
      <w:r w:rsidRPr="00E139A0">
        <w:t xml:space="preserve"> e-posti aadress;</w:t>
      </w:r>
    </w:p>
    <w:p w14:paraId="4FD48C0C"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enne giljotiini kasutusele võtmist selle andmed</w:t>
      </w:r>
      <w:r w:rsidRPr="00E139A0">
        <w:t xml:space="preserve">, milleks on: </w:t>
      </w:r>
      <w:r w:rsidRPr="00E139A0">
        <w:rPr>
          <w:bCs/>
        </w:rPr>
        <w:t xml:space="preserve">masina mark, masina mudel, </w:t>
      </w:r>
      <w:r w:rsidRPr="00E139A0">
        <w:t xml:space="preserve">registri number, VIN kood, omanik, vastutav kasutaja, väljalaske aasta, </w:t>
      </w:r>
      <w:r w:rsidRPr="00E139A0">
        <w:rPr>
          <w:bCs/>
        </w:rPr>
        <w:t>giljotiini</w:t>
      </w:r>
      <w:r w:rsidRPr="00E139A0">
        <w:t xml:space="preserve"> e-posti aadress;</w:t>
      </w:r>
    </w:p>
    <w:p w14:paraId="280D76A9" w14:textId="77777777" w:rsidR="00A3481C" w:rsidRPr="00E139A0" w:rsidRDefault="00A3481C" w:rsidP="00A3481C">
      <w:pPr>
        <w:numPr>
          <w:ilvl w:val="1"/>
          <w:numId w:val="1"/>
        </w:numPr>
        <w:tabs>
          <w:tab w:val="num" w:pos="709"/>
        </w:tabs>
        <w:ind w:left="720" w:hanging="720"/>
        <w:jc w:val="both"/>
        <w:outlineLvl w:val="0"/>
      </w:pPr>
      <w:r w:rsidRPr="00E139A0">
        <w:rPr>
          <w:bCs/>
        </w:rPr>
        <w:t xml:space="preserve">teatada tellijale esialgselt hiljemalt 1 (ühe) nädala jooksul alates lepingu sõlmimisest, muul juhul aga enne </w:t>
      </w:r>
      <w:proofErr w:type="spellStart"/>
      <w:r w:rsidRPr="00E139A0">
        <w:rPr>
          <w:bCs/>
        </w:rPr>
        <w:t>kokkuveomasina</w:t>
      </w:r>
      <w:proofErr w:type="spellEnd"/>
      <w:r w:rsidRPr="00E139A0">
        <w:rPr>
          <w:bCs/>
        </w:rPr>
        <w:t xml:space="preserve"> kasutusele võtmist selle andmed</w:t>
      </w:r>
      <w:r w:rsidRPr="00E139A0">
        <w:t xml:space="preserve">, milleks on: </w:t>
      </w:r>
      <w:r w:rsidRPr="00E139A0">
        <w:rPr>
          <w:bCs/>
        </w:rPr>
        <w:t xml:space="preserve">masina mark, masina mudel, </w:t>
      </w:r>
      <w:r w:rsidRPr="00E139A0">
        <w:t xml:space="preserve">registri number, VIN kood, omanik, vastutav kasutaja, nutiseadme IMEI kood või </w:t>
      </w:r>
      <w:proofErr w:type="spellStart"/>
      <w:r w:rsidRPr="00E139A0">
        <w:t>androidID</w:t>
      </w:r>
      <w:proofErr w:type="spellEnd"/>
      <w:r w:rsidRPr="00E139A0">
        <w:t xml:space="preserve">, väljalaske aasta, </w:t>
      </w:r>
      <w:proofErr w:type="spellStart"/>
      <w:r w:rsidRPr="00E139A0">
        <w:t>kokkuveomasina</w:t>
      </w:r>
      <w:proofErr w:type="spellEnd"/>
      <w:r w:rsidRPr="00E139A0">
        <w:t xml:space="preserve"> e-posti aadress;</w:t>
      </w:r>
    </w:p>
    <w:p w14:paraId="278E041E" w14:textId="77777777" w:rsidR="00A3481C" w:rsidRPr="00E139A0" w:rsidRDefault="00A3481C" w:rsidP="00A3481C">
      <w:pPr>
        <w:numPr>
          <w:ilvl w:val="1"/>
          <w:numId w:val="1"/>
        </w:numPr>
        <w:tabs>
          <w:tab w:val="clear" w:pos="846"/>
          <w:tab w:val="num" w:pos="709"/>
        </w:tabs>
        <w:ind w:left="709" w:hanging="709"/>
        <w:jc w:val="both"/>
        <w:outlineLvl w:val="0"/>
      </w:pPr>
      <w:r w:rsidRPr="00E139A0">
        <w:t xml:space="preserve">teatada tellijale esialgselt hiljemalt 1 (ühe) nädala jooksul alates lepingu sõlmimisest enne raietöölise (kettsaemehe ja/või alusmetsa võsasaemehe) tööle asumist nende nimi, isikukood, kutsetunnistuse number ja nutiseadme IMEI kood või </w:t>
      </w:r>
      <w:proofErr w:type="spellStart"/>
      <w:r w:rsidRPr="00E139A0">
        <w:t>androidID</w:t>
      </w:r>
      <w:proofErr w:type="spellEnd"/>
      <w:r w:rsidRPr="00E139A0">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FC5D47"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FC5D47">
        <w:rPr>
          <w:bCs/>
        </w:rPr>
        <w:t>harvesteris</w:t>
      </w:r>
      <w:proofErr w:type="spellEnd"/>
      <w:r w:rsidRPr="00FC5D47">
        <w:rPr>
          <w:bCs/>
        </w:rPr>
        <w:t xml:space="preserve"> tarkvara, mis vastab </w:t>
      </w:r>
      <w:r w:rsidRPr="00FC5D47">
        <w:t xml:space="preserve">General </w:t>
      </w:r>
      <w:proofErr w:type="spellStart"/>
      <w:r w:rsidRPr="00FC5D47">
        <w:t>StanForD</w:t>
      </w:r>
      <w:proofErr w:type="spellEnd"/>
      <w:r w:rsidRPr="00FC5D47">
        <w:t xml:space="preserve"> nõuetele ja mille väljundfailid on avatavad </w:t>
      </w:r>
      <w:proofErr w:type="spellStart"/>
      <w:r w:rsidRPr="00FC5D47">
        <w:t>SilviA</w:t>
      </w:r>
      <w:proofErr w:type="spellEnd"/>
      <w:r w:rsidRPr="00FC5D47">
        <w:t xml:space="preserve"> 5.1 versiooniga</w:t>
      </w:r>
      <w:r w:rsidRPr="00FC5D47">
        <w:rPr>
          <w:bCs/>
        </w:rPr>
        <w:t xml:space="preserve">; </w:t>
      </w:r>
    </w:p>
    <w:p w14:paraId="6DDC9082" w14:textId="77777777" w:rsidR="00A3481C" w:rsidRPr="00FC5D47" w:rsidRDefault="00A3481C" w:rsidP="00A3481C">
      <w:pPr>
        <w:numPr>
          <w:ilvl w:val="1"/>
          <w:numId w:val="1"/>
        </w:numPr>
        <w:tabs>
          <w:tab w:val="num" w:pos="567"/>
        </w:tabs>
        <w:ind w:left="720" w:hanging="720"/>
        <w:jc w:val="both"/>
        <w:outlineLvl w:val="0"/>
      </w:pPr>
      <w:r w:rsidRPr="00FC5D47">
        <w:t xml:space="preserve">võtta </w:t>
      </w:r>
      <w:proofErr w:type="spellStart"/>
      <w:r w:rsidRPr="00FC5D47">
        <w:t>harvesteri</w:t>
      </w:r>
      <w:proofErr w:type="spellEnd"/>
      <w:r w:rsidRPr="00FC5D47">
        <w:t xml:space="preserve"> tarkvaraga vastu elektrooniliselt saadetavaid *.</w:t>
      </w:r>
      <w:proofErr w:type="spellStart"/>
      <w:r w:rsidRPr="00FC5D47">
        <w:t>apt</w:t>
      </w:r>
      <w:proofErr w:type="spellEnd"/>
      <w:r w:rsidRPr="00FC5D47">
        <w:t xml:space="preserve"> ja kaardi faile ning kaardirakenduse alusel jälgida raielangi piire;</w:t>
      </w:r>
    </w:p>
    <w:p w14:paraId="41A0B2A1" w14:textId="7BCD0ED3" w:rsidR="00A3481C" w:rsidRPr="00FC5D47" w:rsidRDefault="00A3481C" w:rsidP="00A3481C">
      <w:pPr>
        <w:numPr>
          <w:ilvl w:val="1"/>
          <w:numId w:val="1"/>
        </w:numPr>
        <w:tabs>
          <w:tab w:val="num" w:pos="567"/>
        </w:tabs>
        <w:ind w:left="709" w:hanging="709"/>
        <w:jc w:val="both"/>
        <w:outlineLvl w:val="0"/>
      </w:pPr>
      <w:r w:rsidRPr="00FC5D47">
        <w:t xml:space="preserve">varustada kõik </w:t>
      </w:r>
      <w:proofErr w:type="spellStart"/>
      <w:r w:rsidRPr="00FC5D47">
        <w:t>kokkuveomasinad</w:t>
      </w:r>
      <w:proofErr w:type="spellEnd"/>
      <w:r w:rsidRPr="00FC5D47">
        <w:t xml:space="preserve"> riistvaraga, millega on võimalik vastu võtta raielangi andmeid, üleandmise akte ja edastada tellijale </w:t>
      </w:r>
      <w:proofErr w:type="spellStart"/>
      <w:r w:rsidRPr="00FC5D47">
        <w:t>kokkuveoandmeid</w:t>
      </w:r>
      <w:proofErr w:type="spellEnd"/>
      <w:r w:rsidRPr="00FC5D47">
        <w:t xml:space="preserve"> reaalajas. Riistvara minimaalsed nõuded </w:t>
      </w:r>
      <w:bookmarkStart w:id="3" w:name="_Hlk98916569"/>
      <w:r w:rsidRPr="00FC5D47">
        <w:t>seisuga 01.</w:t>
      </w:r>
      <w:r w:rsidR="0002006E" w:rsidRPr="00FC5D47">
        <w:t>11</w:t>
      </w:r>
      <w:r w:rsidRPr="00FC5D47">
        <w:t>.202</w:t>
      </w:r>
      <w:r w:rsidR="00233A17" w:rsidRPr="00FC5D47">
        <w:t>4</w:t>
      </w:r>
      <w:r w:rsidRPr="00FC5D47">
        <w:t xml:space="preserve"> </w:t>
      </w:r>
      <w:bookmarkEnd w:id="3"/>
      <w:r w:rsidRPr="00FC5D47">
        <w:t xml:space="preserve">on: </w:t>
      </w:r>
    </w:p>
    <w:p w14:paraId="4CF19770" w14:textId="77777777" w:rsidR="00A3481C" w:rsidRPr="00FC5D47" w:rsidRDefault="00A3481C" w:rsidP="00A3481C">
      <w:pPr>
        <w:numPr>
          <w:ilvl w:val="2"/>
          <w:numId w:val="1"/>
        </w:numPr>
        <w:tabs>
          <w:tab w:val="num" w:pos="567"/>
          <w:tab w:val="num" w:pos="1146"/>
        </w:tabs>
        <w:ind w:left="567" w:hanging="567"/>
        <w:jc w:val="both"/>
        <w:outlineLvl w:val="0"/>
      </w:pPr>
      <w:r w:rsidRPr="00FC5D47">
        <w:t>puutetundlik nutitelefon või tahvelarvuti;</w:t>
      </w:r>
    </w:p>
    <w:p w14:paraId="6B4B926E"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operatsioonisüsteem Android 10.0;</w:t>
      </w:r>
    </w:p>
    <w:p w14:paraId="4D3D71A2"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4G võrguühendus.</w:t>
      </w:r>
    </w:p>
    <w:p w14:paraId="493D2E71" w14:textId="4AC74611" w:rsidR="00A3481C" w:rsidRPr="00FC5D47" w:rsidRDefault="00A3481C" w:rsidP="00A3481C">
      <w:pPr>
        <w:numPr>
          <w:ilvl w:val="1"/>
          <w:numId w:val="1"/>
        </w:numPr>
        <w:tabs>
          <w:tab w:val="clear" w:pos="846"/>
          <w:tab w:val="num" w:pos="567"/>
        </w:tabs>
        <w:ind w:hanging="846"/>
        <w:jc w:val="both"/>
        <w:outlineLvl w:val="0"/>
      </w:pPr>
      <w:r w:rsidRPr="00FC5D47">
        <w:t>varustada raietööline (kett- ja võsasaemehed) riistvaraga, millega on võimalik vastu võtta raielangi andmeid ja üleandmise akte. Riistvara minimaalsed nõuded seisuga 01.</w:t>
      </w:r>
      <w:r w:rsidR="00233A17" w:rsidRPr="00FC5D47">
        <w:t>11</w:t>
      </w:r>
      <w:r w:rsidRPr="00FC5D47">
        <w:t>.202</w:t>
      </w:r>
      <w:r w:rsidR="00233A17" w:rsidRPr="00FC5D47">
        <w:t>4</w:t>
      </w:r>
      <w:r w:rsidRPr="00FC5D47">
        <w:t xml:space="preserve"> on: </w:t>
      </w:r>
    </w:p>
    <w:p w14:paraId="4B2B6FAE" w14:textId="77777777" w:rsidR="00A3481C" w:rsidRPr="00FC5D47" w:rsidRDefault="00A3481C" w:rsidP="00A3481C">
      <w:pPr>
        <w:pStyle w:val="Loendilik"/>
        <w:numPr>
          <w:ilvl w:val="2"/>
          <w:numId w:val="1"/>
        </w:numPr>
        <w:tabs>
          <w:tab w:val="num" w:pos="1146"/>
        </w:tabs>
        <w:ind w:left="1146" w:hanging="1146"/>
        <w:jc w:val="both"/>
        <w:outlineLvl w:val="0"/>
      </w:pPr>
      <w:r w:rsidRPr="00FC5D47">
        <w:t>puutetundlik nutitelefon või tahvelarvuti;</w:t>
      </w:r>
    </w:p>
    <w:p w14:paraId="5C683CC0" w14:textId="77777777" w:rsidR="00A3481C" w:rsidRPr="00FC5D47" w:rsidRDefault="00A3481C" w:rsidP="00A3481C">
      <w:pPr>
        <w:pStyle w:val="Loendilik"/>
        <w:numPr>
          <w:ilvl w:val="2"/>
          <w:numId w:val="1"/>
        </w:numPr>
        <w:tabs>
          <w:tab w:val="num" w:pos="1146"/>
        </w:tabs>
        <w:ind w:left="1146" w:hanging="1146"/>
        <w:jc w:val="both"/>
        <w:outlineLvl w:val="0"/>
      </w:pPr>
      <w:r w:rsidRPr="00FC5D47">
        <w:t>vähemalt operatsioonisüsteem Android 10.0;</w:t>
      </w:r>
    </w:p>
    <w:p w14:paraId="25EF8A16" w14:textId="77777777" w:rsidR="00A3481C" w:rsidRPr="00FC5D47" w:rsidRDefault="00A3481C" w:rsidP="00A3481C">
      <w:pPr>
        <w:pStyle w:val="Loendilik"/>
        <w:numPr>
          <w:ilvl w:val="2"/>
          <w:numId w:val="1"/>
        </w:numPr>
        <w:tabs>
          <w:tab w:val="num" w:pos="1146"/>
        </w:tabs>
        <w:ind w:left="1146" w:hanging="1146"/>
        <w:jc w:val="both"/>
        <w:outlineLvl w:val="0"/>
      </w:pPr>
      <w:r w:rsidRPr="00FC5D47">
        <w:t>vähemalt 4G võrguühendus.</w:t>
      </w:r>
    </w:p>
    <w:p w14:paraId="71913CE4" w14:textId="77777777" w:rsidR="00A3481C" w:rsidRPr="00E139A0" w:rsidRDefault="00A3481C" w:rsidP="00A3481C">
      <w:pPr>
        <w:pStyle w:val="Loendilik"/>
        <w:numPr>
          <w:ilvl w:val="1"/>
          <w:numId w:val="1"/>
        </w:numPr>
        <w:ind w:hanging="846"/>
        <w:jc w:val="both"/>
        <w:outlineLvl w:val="0"/>
      </w:pPr>
      <w:r w:rsidRPr="00FC5D47">
        <w:t>paigaldada androidi põhisesse riistvarasse kohustuslikuks kasutamiseks</w:t>
      </w:r>
      <w:r w:rsidRPr="00E139A0">
        <w:t xml:space="preserve"> ette nähtud rakendused:</w:t>
      </w:r>
    </w:p>
    <w:p w14:paraId="6BD9DAEE" w14:textId="77777777" w:rsidR="00A3481C" w:rsidRPr="00E139A0" w:rsidRDefault="00A3481C" w:rsidP="00A3481C">
      <w:pPr>
        <w:pStyle w:val="Loendilik"/>
        <w:numPr>
          <w:ilvl w:val="2"/>
          <w:numId w:val="1"/>
        </w:numPr>
        <w:tabs>
          <w:tab w:val="num" w:pos="1146"/>
        </w:tabs>
        <w:ind w:left="1146"/>
        <w:jc w:val="both"/>
        <w:outlineLvl w:val="0"/>
      </w:pPr>
      <w:proofErr w:type="spellStart"/>
      <w:r w:rsidRPr="00E139A0">
        <w:t>Kokkuveorakendus</w:t>
      </w:r>
      <w:proofErr w:type="spellEnd"/>
      <w:r w:rsidRPr="00E139A0">
        <w:t xml:space="preserve"> „Traktorist“, mille saab alla laadida lingilt: </w:t>
      </w:r>
      <w:hyperlink r:id="rId11" w:history="1">
        <w:r w:rsidRPr="00E139A0">
          <w:rPr>
            <w:rStyle w:val="Hperlink"/>
          </w:rPr>
          <w:t>http://rmkapps.rmk.ee/ad/download/ee.rmk.tractoroperator</w:t>
        </w:r>
      </w:hyperlink>
      <w:r w:rsidRPr="00E139A0">
        <w:rPr>
          <w:rStyle w:val="Hperlink"/>
        </w:rPr>
        <w:t>;</w:t>
      </w:r>
    </w:p>
    <w:p w14:paraId="1FB0D014" w14:textId="77777777" w:rsidR="00A3481C" w:rsidRPr="00E139A0" w:rsidRDefault="00A3481C" w:rsidP="00A3481C">
      <w:pPr>
        <w:pStyle w:val="Loendilik"/>
        <w:numPr>
          <w:ilvl w:val="2"/>
          <w:numId w:val="1"/>
        </w:numPr>
        <w:tabs>
          <w:tab w:val="num" w:pos="1146"/>
        </w:tabs>
        <w:ind w:left="1146"/>
        <w:jc w:val="both"/>
        <w:outlineLvl w:val="0"/>
      </w:pPr>
      <w:r w:rsidRPr="00E139A0">
        <w:lastRenderedPageBreak/>
        <w:t xml:space="preserve">RMK juhendmaterjalid töövõtjale „Dokumendid metsa kaasa“ (DMK), mille saab alla laadida lingilt: </w:t>
      </w:r>
      <w:hyperlink r:id="rId12" w:history="1">
        <w:r w:rsidRPr="00E139A0">
          <w:rPr>
            <w:rStyle w:val="Hperlink"/>
          </w:rPr>
          <w:t>http://rmkapps.rmk.ee/ad/download/ee.rmk.android.manuals</w:t>
        </w:r>
      </w:hyperlink>
      <w:r w:rsidRPr="00E139A0">
        <w:rPr>
          <w:rStyle w:val="Hperlink"/>
        </w:rPr>
        <w:t>;</w:t>
      </w:r>
    </w:p>
    <w:p w14:paraId="5D2B4D3B" w14:textId="77777777" w:rsidR="00A3481C" w:rsidRPr="00E139A0" w:rsidRDefault="00A3481C" w:rsidP="00A3481C">
      <w:pPr>
        <w:pStyle w:val="Loendilik"/>
        <w:numPr>
          <w:ilvl w:val="2"/>
          <w:numId w:val="1"/>
        </w:numPr>
        <w:tabs>
          <w:tab w:val="num" w:pos="1146"/>
        </w:tabs>
        <w:ind w:left="1146"/>
        <w:jc w:val="both"/>
        <w:outlineLvl w:val="0"/>
      </w:pPr>
      <w:r w:rsidRPr="00E139A0">
        <w:t>Kaardirakendus  „Andmed metsa kaasa“ (AMK), mille saab alla laadida lingilt:</w:t>
      </w:r>
    </w:p>
    <w:p w14:paraId="613EB297" w14:textId="77777777" w:rsidR="00A3481C" w:rsidRPr="00E139A0" w:rsidRDefault="00A3481C" w:rsidP="00A3481C">
      <w:pPr>
        <w:pStyle w:val="Loendilik"/>
        <w:ind w:left="1146"/>
        <w:jc w:val="both"/>
        <w:outlineLvl w:val="0"/>
      </w:pPr>
      <w:hyperlink r:id="rId13" w:history="1">
        <w:r w:rsidRPr="00E139A0">
          <w:rPr>
            <w:rStyle w:val="Hperlink"/>
          </w:rPr>
          <w:t>http://rmkapps.rmk.ee/ad/download/ee.rmk.android.apps.amk</w:t>
        </w:r>
      </w:hyperlink>
      <w:r w:rsidRPr="00E139A0">
        <w:t>.</w:t>
      </w:r>
    </w:p>
    <w:p w14:paraId="3D5622BF" w14:textId="77777777" w:rsidR="00A3481C" w:rsidRPr="00E139A0" w:rsidRDefault="00A3481C" w:rsidP="00A3481C">
      <w:pPr>
        <w:pStyle w:val="Loendilik"/>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oendilik"/>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oendilik"/>
        <w:numPr>
          <w:ilvl w:val="1"/>
          <w:numId w:val="1"/>
        </w:numPr>
        <w:ind w:hanging="846"/>
        <w:jc w:val="both"/>
        <w:outlineLvl w:val="0"/>
      </w:pPr>
      <w:r w:rsidRPr="00E139A0">
        <w:rPr>
          <w:bCs/>
        </w:rPr>
        <w:t xml:space="preserve">hinnata ümarpuidu koguseid kokkuveol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oendilik"/>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oendilik"/>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oendilik"/>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oendilik"/>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oendilik"/>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oendilik"/>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oendilik"/>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oendilik"/>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oendilik"/>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oendilik"/>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oendilik"/>
        <w:numPr>
          <w:ilvl w:val="1"/>
          <w:numId w:val="1"/>
        </w:numPr>
        <w:ind w:hanging="846"/>
        <w:jc w:val="both"/>
        <w:outlineLvl w:val="0"/>
      </w:pPr>
      <w:r w:rsidRPr="00E139A0">
        <w:t>töödega alustades paigaldada ja töö lõpetades eemaldada tööobjektilt RMK raietööde märgid;</w:t>
      </w:r>
    </w:p>
    <w:p w14:paraId="3C3AABDB" w14:textId="77777777" w:rsidR="00A3481C" w:rsidRPr="00E139A0" w:rsidRDefault="00A3481C" w:rsidP="00A3481C">
      <w:pPr>
        <w:pStyle w:val="Loendilik"/>
        <w:numPr>
          <w:ilvl w:val="1"/>
          <w:numId w:val="1"/>
        </w:numPr>
        <w:ind w:hanging="846"/>
        <w:jc w:val="both"/>
        <w:outlineLvl w:val="0"/>
      </w:pPr>
      <w:r w:rsidRPr="00E139A0">
        <w:t xml:space="preserve">kasutada tellija nõudmisel </w:t>
      </w:r>
      <w:proofErr w:type="spellStart"/>
      <w:r w:rsidRPr="00E139A0">
        <w:t>harvesteril</w:t>
      </w:r>
      <w:proofErr w:type="spellEnd"/>
      <w:r w:rsidRPr="00E139A0">
        <w:t xml:space="preserve"> ja </w:t>
      </w:r>
      <w:proofErr w:type="spellStart"/>
      <w:r w:rsidRPr="00E139A0">
        <w:t>forvarderil</w:t>
      </w:r>
      <w:proofErr w:type="spellEnd"/>
      <w:r w:rsidRPr="00E139A0">
        <w:t xml:space="preserve"> pinnasesõbralikke roomikuid laiusega vähemalt 1100 mm (nt ECO-Baltic, ECO-Magnum või analoogseid);</w:t>
      </w:r>
    </w:p>
    <w:p w14:paraId="31DFC587" w14:textId="77777777" w:rsidR="00A3481C" w:rsidRPr="00E139A0" w:rsidRDefault="00A3481C" w:rsidP="00A3481C">
      <w:pPr>
        <w:pStyle w:val="Loendilik"/>
        <w:numPr>
          <w:ilvl w:val="1"/>
          <w:numId w:val="1"/>
        </w:numPr>
        <w:ind w:hanging="846"/>
        <w:jc w:val="both"/>
        <w:outlineLvl w:val="0"/>
      </w:pPr>
      <w:r w:rsidRPr="00E139A0">
        <w:rPr>
          <w:bCs/>
        </w:rPr>
        <w:t xml:space="preserve">puhastada kokkuveo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oendilik"/>
        <w:numPr>
          <w:ilvl w:val="1"/>
          <w:numId w:val="1"/>
        </w:numPr>
        <w:ind w:hanging="846"/>
        <w:jc w:val="both"/>
        <w:outlineLvl w:val="0"/>
      </w:pPr>
      <w:r w:rsidRPr="00E139A0">
        <w:rPr>
          <w:snapToGrid w:val="0"/>
        </w:rPr>
        <w:t xml:space="preserve">parandada </w:t>
      </w:r>
      <w:r w:rsidRPr="00E139A0">
        <w:t xml:space="preserve">omal kulul raiel ja kokkuveol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oendilik"/>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oendilik"/>
        <w:numPr>
          <w:ilvl w:val="1"/>
          <w:numId w:val="1"/>
        </w:numPr>
        <w:ind w:hanging="846"/>
        <w:jc w:val="both"/>
        <w:outlineLvl w:val="0"/>
      </w:pPr>
      <w:r w:rsidRPr="00E139A0">
        <w:t xml:space="preserve">lubada kasutada oma tehnikat kontrollmõõtmisel; </w:t>
      </w:r>
    </w:p>
    <w:p w14:paraId="4360E6FD" w14:textId="77777777" w:rsidR="00A3481C" w:rsidRPr="00E139A0" w:rsidRDefault="00A3481C" w:rsidP="00A3481C">
      <w:pPr>
        <w:pStyle w:val="Loendilik"/>
        <w:numPr>
          <w:ilvl w:val="1"/>
          <w:numId w:val="1"/>
        </w:numPr>
        <w:ind w:hanging="846"/>
        <w:jc w:val="both"/>
        <w:outlineLvl w:val="0"/>
      </w:pPr>
      <w:r w:rsidRPr="00E139A0">
        <w:t xml:space="preserve">varustada tarkvarade arenemisel 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tarkvaraga;</w:t>
      </w:r>
    </w:p>
    <w:p w14:paraId="778A4083" w14:textId="77777777" w:rsidR="00A3481C" w:rsidRPr="00E139A0" w:rsidRDefault="00A3481C" w:rsidP="00A3481C">
      <w:pPr>
        <w:pStyle w:val="Loendilik"/>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oendilik"/>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oendilik"/>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oendilik"/>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oendilik"/>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oendilik"/>
        <w:numPr>
          <w:ilvl w:val="1"/>
          <w:numId w:val="1"/>
        </w:numPr>
        <w:ind w:hanging="846"/>
        <w:jc w:val="both"/>
        <w:outlineLvl w:val="0"/>
      </w:pPr>
      <w:r w:rsidRPr="00E139A0">
        <w:t xml:space="preserve">saata kolme päeva jooksul tellijale e-posti teel teade oma töötajaga toimunud tööõnnetusest ning esitada tööõnnetuse kohta täiendavat informatsiooni tellijalt saadud </w:t>
      </w:r>
      <w:r w:rsidRPr="00E139A0">
        <w:lastRenderedPageBreak/>
        <w:t>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oendilik"/>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oendilik"/>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oendilik"/>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oendilik"/>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oendilik"/>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oendilik"/>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oendilik"/>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2C292BBA" w:rsidR="00953BCB" w:rsidRPr="00655E9C" w:rsidRDefault="0036651B" w:rsidP="00953BCB">
      <w:pPr>
        <w:pStyle w:val="Loendilik"/>
        <w:numPr>
          <w:ilvl w:val="1"/>
          <w:numId w:val="1"/>
        </w:numPr>
        <w:ind w:hanging="846"/>
        <w:jc w:val="both"/>
        <w:outlineLvl w:val="0"/>
        <w:rPr>
          <w:strike/>
        </w:rPr>
      </w:pPr>
      <w:bookmarkStart w:id="4" w:name="_Ref52889426"/>
      <w:r w:rsidRPr="00655E9C">
        <w:rPr>
          <w:b/>
        </w:rPr>
        <w:t xml:space="preserve">kui selline nõue on teatavaks tehtud </w:t>
      </w:r>
      <w:r w:rsidR="00A3197A">
        <w:rPr>
          <w:b/>
        </w:rPr>
        <w:t>riigihanke alusdokumentides</w:t>
      </w:r>
      <w:r w:rsidRPr="00655E9C">
        <w:rPr>
          <w:b/>
        </w:rPr>
        <w:t xml:space="preserve">, siis </w:t>
      </w:r>
      <w:r w:rsidR="00E828F6" w:rsidRPr="00655E9C">
        <w:rPr>
          <w:b/>
        </w:rPr>
        <w:t>esitada t</w:t>
      </w:r>
      <w:r w:rsidR="00410CB4" w:rsidRPr="00655E9C">
        <w:rPr>
          <w:b/>
        </w:rPr>
        <w:t xml:space="preserve">ellijale </w:t>
      </w:r>
      <w:r w:rsidR="00EC526A" w:rsidRPr="00655E9C">
        <w:rPr>
          <w:b/>
        </w:rPr>
        <w:t>lepingu tingimustes sätestatud ajal</w:t>
      </w:r>
      <w:r w:rsidR="00410CB4" w:rsidRPr="00655E9C">
        <w:rPr>
          <w:b/>
        </w:rPr>
        <w:t xml:space="preserve"> </w:t>
      </w:r>
      <w:r w:rsidR="00E828F6" w:rsidRPr="00655E9C">
        <w:rPr>
          <w:b/>
        </w:rPr>
        <w:t>tingimusteta, tagasivõtmatu ja t</w:t>
      </w:r>
      <w:r w:rsidR="00410CB4" w:rsidRPr="00655E9C">
        <w:rPr>
          <w:b/>
        </w:rPr>
        <w:t>ellija esimesel nõudmisel sissenõutav võlaõigusseaduse §</w:t>
      </w:r>
      <w:r w:rsidR="00E828F6" w:rsidRPr="00655E9C">
        <w:rPr>
          <w:b/>
        </w:rPr>
        <w:t>-</w:t>
      </w:r>
      <w:r w:rsidR="00410CB4" w:rsidRPr="00655E9C">
        <w:rPr>
          <w:b/>
        </w:rPr>
        <w:t xml:space="preserve">le 155 vastav  pangagarantii </w:t>
      </w:r>
      <w:r w:rsidR="00E828F6" w:rsidRPr="00655E9C">
        <w:rPr>
          <w:b/>
        </w:rPr>
        <w:fldChar w:fldCharType="begin"/>
      </w:r>
      <w:r w:rsidR="00E828F6" w:rsidRPr="00655E9C">
        <w:rPr>
          <w:b/>
        </w:rPr>
        <w:instrText xml:space="preserve"> MACROBUTTON  AcceptAllChangesInDoc [Sisesta summa] </w:instrText>
      </w:r>
      <w:r w:rsidR="00E828F6" w:rsidRPr="00655E9C">
        <w:rPr>
          <w:b/>
        </w:rPr>
        <w:fldChar w:fldCharType="end"/>
      </w:r>
      <w:r w:rsidR="00E828F6" w:rsidRPr="1818C794">
        <w:rPr>
          <w:b/>
          <w:bCs/>
        </w:rPr>
        <w:t>(</w:t>
      </w:r>
      <w:r w:rsidR="00E828F6" w:rsidRPr="00655E9C">
        <w:rPr>
          <w:rFonts w:eastAsia="Calibri"/>
          <w:b/>
        </w:rPr>
        <w:fldChar w:fldCharType="begin"/>
      </w:r>
      <w:r w:rsidR="00E828F6" w:rsidRPr="00655E9C">
        <w:rPr>
          <w:rFonts w:eastAsia="Calibri"/>
          <w:b/>
        </w:rPr>
        <w:instrText xml:space="preserve"> MACROBUTTON  AcceptAllChangesInDoc [Sisesta summa sõnadega]) </w:instrText>
      </w:r>
      <w:r w:rsidR="00E828F6" w:rsidRPr="00655E9C">
        <w:rPr>
          <w:rFonts w:eastAsia="Calibri"/>
          <w:b/>
        </w:rPr>
        <w:fldChar w:fldCharType="end"/>
      </w:r>
      <w:r w:rsidR="00037D72" w:rsidRPr="00655E9C">
        <w:rPr>
          <w:rFonts w:eastAsia="Calibri"/>
          <w:b/>
        </w:rPr>
        <w:t xml:space="preserve">eurot </w:t>
      </w:r>
      <w:r w:rsidR="00410CB4" w:rsidRPr="00655E9C">
        <w:rPr>
          <w:b/>
        </w:rPr>
        <w:t>suurusele summale oma lepingujärgsete kohustuste täitmise tagamiseks</w:t>
      </w:r>
      <w:r w:rsidR="00037D72" w:rsidRPr="00655E9C">
        <w:rPr>
          <w:b/>
        </w:rPr>
        <w:t xml:space="preserve"> või deponeerima t</w:t>
      </w:r>
      <w:r w:rsidR="004D3C3C" w:rsidRPr="00655E9C">
        <w:rPr>
          <w:b/>
        </w:rPr>
        <w:t>ellija pangakontole tagatisena vastava rahasumma</w:t>
      </w:r>
      <w:r w:rsidR="00410CB4" w:rsidRPr="00655E9C">
        <w:rPr>
          <w:b/>
        </w:rPr>
        <w:t>. Garantiikirjas peab võlausaldajaks olema märgitud RMK n</w:t>
      </w:r>
      <w:r w:rsidR="00037D72" w:rsidRPr="00655E9C">
        <w:rPr>
          <w:b/>
        </w:rPr>
        <w:t>ing garantii peab kehtima kogu l</w:t>
      </w:r>
      <w:r w:rsidR="0078771B" w:rsidRPr="00655E9C">
        <w:rPr>
          <w:b/>
        </w:rPr>
        <w:t>epingu kehtivuse ajal;</w:t>
      </w:r>
      <w:bookmarkEnd w:id="4"/>
    </w:p>
    <w:p w14:paraId="0105B9EC" w14:textId="58AE0D44" w:rsidR="00A86F80" w:rsidRPr="00655E9C" w:rsidRDefault="00A86F80" w:rsidP="00A86F80">
      <w:pPr>
        <w:pStyle w:val="Loendilik"/>
        <w:numPr>
          <w:ilvl w:val="2"/>
          <w:numId w:val="1"/>
        </w:numPr>
        <w:jc w:val="both"/>
        <w:outlineLvl w:val="0"/>
      </w:pPr>
      <w:r w:rsidRPr="00655E9C">
        <w:t xml:space="preserve">Lepinguaegse tagatise suurused: </w:t>
      </w:r>
    </w:p>
    <w:p w14:paraId="679BBDA8" w14:textId="2CA92CBF" w:rsidR="00953BCB" w:rsidRPr="00A3481C" w:rsidRDefault="00953BCB" w:rsidP="003E6049">
      <w:pPr>
        <w:jc w:val="both"/>
        <w:outlineLvl w:val="0"/>
        <w:rPr>
          <w:rFonts w:asciiTheme="minorHAnsi" w:eastAsiaTheme="minorHAnsi" w:hAnsiTheme="minorHAnsi" w:cstheme="minorBidi"/>
          <w:sz w:val="22"/>
          <w:szCs w:val="22"/>
          <w:lang w:eastAsia="en-US"/>
        </w:rPr>
      </w:pPr>
      <w:r w:rsidRPr="00655E9C">
        <w:fldChar w:fldCharType="begin"/>
      </w:r>
      <w:r w:rsidRPr="00655E9C">
        <w:instrText xml:space="preserve"> LINK </w:instrText>
      </w:r>
      <w:r w:rsidR="00454FAF" w:rsidRPr="00655E9C">
        <w:instrText xml:space="preserve">Excel.Sheet.12 "\\\\share22\\USERS5\\katrin.keert\\Contacts\\Documents\\Hanked\\Hanked 2013\\Raiehanked\\Raieteenus DünHS\\Olavilt hankesse\\Dünaamilise hanke tagatis.xlsx" Leht1!R4C2:R15C9 </w:instrText>
      </w:r>
      <w:r w:rsidRPr="00655E9C">
        <w:instrText xml:space="preserve">\a \f 4 \h </w:instrText>
      </w:r>
      <w:r w:rsidR="000277AE" w:rsidRPr="00655E9C">
        <w:instrText xml:space="preserve"> \* MERGEFORMAT </w:instrText>
      </w:r>
      <w:r w:rsidRPr="00655E9C">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655E9C"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vAlign w:val="center"/>
            <w:hideMark/>
          </w:tcPr>
          <w:p w14:paraId="02192C4E" w14:textId="33D29F6D" w:rsidR="00953BCB" w:rsidRPr="00655E9C" w:rsidRDefault="00F83F01" w:rsidP="00413591">
            <w:pPr>
              <w:rPr>
                <w:rFonts w:ascii="Calibri" w:hAnsi="Calibri" w:cs="Calibri"/>
                <w:b/>
                <w:bCs/>
                <w:color w:val="000000"/>
                <w:sz w:val="22"/>
                <w:szCs w:val="22"/>
              </w:rPr>
            </w:pPr>
            <w:proofErr w:type="spellStart"/>
            <w:r>
              <w:rPr>
                <w:rFonts w:ascii="Calibri" w:hAnsi="Calibri" w:cs="Calibri"/>
                <w:b/>
                <w:bCs/>
                <w:color w:val="000000"/>
                <w:sz w:val="22"/>
                <w:szCs w:val="22"/>
              </w:rPr>
              <w:t>Töövõtu</w:t>
            </w:r>
            <w:r w:rsidR="00413591" w:rsidRPr="00655E9C">
              <w:rPr>
                <w:rFonts w:ascii="Calibri" w:hAnsi="Calibri" w:cs="Calibri"/>
                <w:b/>
                <w:bCs/>
                <w:color w:val="000000"/>
                <w:sz w:val="22"/>
                <w:szCs w:val="22"/>
              </w:rPr>
              <w:t>epingu</w:t>
            </w:r>
            <w:proofErr w:type="spellEnd"/>
            <w:r w:rsidR="00413591" w:rsidRPr="00655E9C">
              <w:rPr>
                <w:rFonts w:ascii="Calibri" w:hAnsi="Calibri" w:cs="Calibri"/>
                <w:b/>
                <w:bCs/>
                <w:color w:val="000000"/>
                <w:sz w:val="22"/>
                <w:szCs w:val="22"/>
              </w:rPr>
              <w:t xml:space="preserve"> alusel </w:t>
            </w:r>
            <w:r w:rsidR="00953BCB" w:rsidRPr="00655E9C">
              <w:rPr>
                <w:rFonts w:ascii="Calibri" w:hAnsi="Calibri" w:cs="Calibri"/>
                <w:b/>
                <w:bCs/>
                <w:color w:val="000000"/>
                <w:sz w:val="22"/>
                <w:szCs w:val="22"/>
              </w:rPr>
              <w:t>varutav</w:t>
            </w:r>
            <w:r w:rsidR="00413591" w:rsidRPr="00655E9C">
              <w:rPr>
                <w:rFonts w:ascii="Calibri" w:hAnsi="Calibri" w:cs="Calibri"/>
                <w:b/>
                <w:bCs/>
                <w:color w:val="000000"/>
                <w:sz w:val="22"/>
                <w:szCs w:val="22"/>
              </w:rPr>
              <w:t xml:space="preserve"> maksimaalne</w:t>
            </w:r>
            <w:r w:rsidR="00953BCB" w:rsidRPr="00655E9C">
              <w:rPr>
                <w:rFonts w:ascii="Calibri" w:hAnsi="Calibri" w:cs="Calibri"/>
                <w:b/>
                <w:bCs/>
                <w:color w:val="000000"/>
                <w:sz w:val="22"/>
                <w:szCs w:val="22"/>
              </w:rPr>
              <w:t xml:space="preserve"> maht (</w:t>
            </w:r>
            <w:proofErr w:type="spellStart"/>
            <w:r w:rsidR="00953BCB" w:rsidRPr="00655E9C">
              <w:rPr>
                <w:rFonts w:ascii="Calibri" w:hAnsi="Calibri" w:cs="Calibri"/>
                <w:b/>
                <w:bCs/>
                <w:color w:val="000000"/>
                <w:sz w:val="22"/>
                <w:szCs w:val="22"/>
              </w:rPr>
              <w:t>tm</w:t>
            </w:r>
            <w:proofErr w:type="spellEnd"/>
            <w:r w:rsidR="00953BCB" w:rsidRPr="00655E9C">
              <w:rPr>
                <w:rFonts w:ascii="Calibri" w:hAnsi="Calibri" w:cs="Calibri"/>
                <w:b/>
                <w:bCs/>
                <w:color w:val="000000"/>
                <w:sz w:val="22"/>
                <w:szCs w:val="22"/>
              </w:rPr>
              <w:t>)</w:t>
            </w:r>
          </w:p>
        </w:tc>
        <w:tc>
          <w:tcPr>
            <w:tcW w:w="1154" w:type="dxa"/>
            <w:tcBorders>
              <w:top w:val="single" w:sz="4" w:space="0" w:color="auto"/>
              <w:left w:val="nil"/>
              <w:bottom w:val="single" w:sz="4" w:space="0" w:color="auto"/>
              <w:right w:val="single" w:sz="4" w:space="0" w:color="auto"/>
            </w:tcBorders>
            <w:vAlign w:val="center"/>
            <w:hideMark/>
          </w:tcPr>
          <w:p w14:paraId="1AC5619D"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vAlign w:val="center"/>
            <w:hideMark/>
          </w:tcPr>
          <w:p w14:paraId="213E7D23"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vAlign w:val="center"/>
            <w:hideMark/>
          </w:tcPr>
          <w:p w14:paraId="75535B9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vAlign w:val="center"/>
            <w:hideMark/>
          </w:tcPr>
          <w:p w14:paraId="19EC97D4"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vAlign w:val="center"/>
            <w:hideMark/>
          </w:tcPr>
          <w:p w14:paraId="248964E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vAlign w:val="center"/>
            <w:hideMark/>
          </w:tcPr>
          <w:p w14:paraId="45EFBC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vAlign w:val="center"/>
            <w:hideMark/>
          </w:tcPr>
          <w:p w14:paraId="191D17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alla 0,649</w:t>
            </w:r>
          </w:p>
        </w:tc>
      </w:tr>
      <w:tr w:rsidR="00953BCB" w:rsidRPr="00655E9C" w14:paraId="5C971A8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58C582C"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&lt;= 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641F6AF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2456B36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2D2C9EE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23D8D7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0DA377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E8FCCF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4DB6102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r>
      <w:tr w:rsidR="00953BCB" w:rsidRPr="00655E9C" w14:paraId="0111D7F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BE2D11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1000 - 1999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377C43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354332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6DF41B9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48D3E65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0439951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0187CC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676A7D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r>
      <w:tr w:rsidR="00953BCB" w:rsidRPr="00655E9C" w14:paraId="42FC11E7"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49812E7"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2000 - 2999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7919E36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7136210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449DDE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noWrap/>
            <w:vAlign w:val="bottom"/>
            <w:hideMark/>
          </w:tcPr>
          <w:p w14:paraId="7776C0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21BEA9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A7839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614F870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r>
      <w:tr w:rsidR="00953BCB" w:rsidRPr="00655E9C" w14:paraId="7FCC07DA"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B47962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3000 - 3999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6457F1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1CD37A8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780FEBD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15D7D22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13A4FDD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BAB61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8B7D75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r>
      <w:tr w:rsidR="00953BCB" w:rsidRPr="00655E9C" w14:paraId="53EED49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15636B2"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4000 - 4999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737D384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5E518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noWrap/>
            <w:vAlign w:val="bottom"/>
            <w:hideMark/>
          </w:tcPr>
          <w:p w14:paraId="60E5A67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652F2F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5E39F03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6FC11C2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E61405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r>
      <w:tr w:rsidR="00953BCB" w:rsidRPr="00655E9C" w14:paraId="5E34126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C5DEC5D"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5000 - 5999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0A4160E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092F9C2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0286E91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noWrap/>
            <w:vAlign w:val="bottom"/>
            <w:hideMark/>
          </w:tcPr>
          <w:p w14:paraId="0CA8546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0B98B8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92A30F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2A5658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r>
      <w:tr w:rsidR="00953BCB" w:rsidRPr="00655E9C" w14:paraId="46452D6B"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EB3D683"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6000 - 6999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24391D2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E2153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1F88E97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noWrap/>
            <w:vAlign w:val="bottom"/>
            <w:hideMark/>
          </w:tcPr>
          <w:p w14:paraId="62712E4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B0A49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4AE601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70AA09C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r>
      <w:tr w:rsidR="00953BCB" w:rsidRPr="00655E9C" w14:paraId="0A6E2E82"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66EC48E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7000 - 7999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1B5700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7897998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noWrap/>
            <w:vAlign w:val="bottom"/>
            <w:hideMark/>
          </w:tcPr>
          <w:p w14:paraId="6AE9B9D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38B593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33EAE41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553DB8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3BCB89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r>
      <w:tr w:rsidR="00953BCB" w:rsidRPr="00655E9C" w14:paraId="1F0ED59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FFAF796"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8000 - 8999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9F8FE7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00473EA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483B463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50172A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397CA7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313EABE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4C561F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6500</w:t>
            </w:r>
          </w:p>
        </w:tc>
      </w:tr>
      <w:tr w:rsidR="00953BCB" w:rsidRPr="00655E9C" w14:paraId="1B299888"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1725AF3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9000 - 9999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1BBFC04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63F26F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5FC7027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noWrap/>
            <w:vAlign w:val="bottom"/>
            <w:hideMark/>
          </w:tcPr>
          <w:p w14:paraId="70B73B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4079DDA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1E3A10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noWrap/>
            <w:vAlign w:val="bottom"/>
            <w:hideMark/>
          </w:tcPr>
          <w:p w14:paraId="34A0E2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7500</w:t>
            </w:r>
          </w:p>
        </w:tc>
      </w:tr>
      <w:tr w:rsidR="00953BCB" w:rsidRPr="00655E9C" w14:paraId="2F24BAA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5CD6CE1"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&gt;= 10 000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noWrap/>
            <w:vAlign w:val="bottom"/>
            <w:hideMark/>
          </w:tcPr>
          <w:p w14:paraId="54D6B48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4BD963A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noWrap/>
            <w:vAlign w:val="bottom"/>
            <w:hideMark/>
          </w:tcPr>
          <w:p w14:paraId="6DD0129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noWrap/>
            <w:vAlign w:val="bottom"/>
            <w:hideMark/>
          </w:tcPr>
          <w:p w14:paraId="62663B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070FB36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00636C0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noWrap/>
            <w:vAlign w:val="bottom"/>
            <w:hideMark/>
          </w:tcPr>
          <w:p w14:paraId="01337BE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8000</w:t>
            </w:r>
          </w:p>
        </w:tc>
      </w:tr>
    </w:tbl>
    <w:p w14:paraId="637E807D" w14:textId="58B0B4F9" w:rsidR="00A86F80" w:rsidRPr="00655E9C" w:rsidRDefault="00953BCB" w:rsidP="00200213">
      <w:r w:rsidRPr="00655E9C">
        <w:fldChar w:fldCharType="end"/>
      </w:r>
    </w:p>
    <w:p w14:paraId="1DC65D34" w14:textId="538890C9" w:rsidR="00A549A6" w:rsidRPr="00655E9C" w:rsidRDefault="009C5679" w:rsidP="003C5E75">
      <w:pPr>
        <w:pStyle w:val="Loendilik"/>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77777777" w:rsidR="004330AB" w:rsidRPr="00655E9C" w:rsidRDefault="00D63A1A" w:rsidP="003C5E75">
      <w:pPr>
        <w:pStyle w:val="Loendilik"/>
        <w:numPr>
          <w:ilvl w:val="1"/>
          <w:numId w:val="1"/>
        </w:numPr>
        <w:ind w:hanging="846"/>
        <w:jc w:val="both"/>
        <w:outlineLvl w:val="0"/>
      </w:pPr>
      <w:r w:rsidRPr="00655E9C">
        <w:t>tagada, et töötajad osaleksid tellija poolt korraldatud koolitustel</w:t>
      </w:r>
      <w:r w:rsidR="004330AB" w:rsidRPr="00655E9C">
        <w:t>.</w:t>
      </w:r>
    </w:p>
    <w:p w14:paraId="5707A554" w14:textId="1E97DC7F" w:rsidR="0005383F" w:rsidRPr="00655E9C" w:rsidRDefault="004330AB" w:rsidP="003C5E75">
      <w:pPr>
        <w:pStyle w:val="Loendilik"/>
        <w:numPr>
          <w:ilvl w:val="1"/>
          <w:numId w:val="1"/>
        </w:numPr>
        <w:ind w:hanging="846"/>
        <w:jc w:val="both"/>
        <w:outlineLvl w:val="0"/>
      </w:pPr>
      <w:r w:rsidRPr="00655E9C">
        <w:t xml:space="preserve">töödega alustades </w:t>
      </w:r>
      <w:r w:rsidR="001E0F1B" w:rsidRPr="00655E9C">
        <w:t xml:space="preserve">paigaldada </w:t>
      </w:r>
      <w:r w:rsidRPr="00655E9C">
        <w:t xml:space="preserve">ja töö lõpetades </w:t>
      </w:r>
      <w:r w:rsidR="001E0F1B" w:rsidRPr="00655E9C">
        <w:t xml:space="preserve">eemaldada </w:t>
      </w:r>
      <w:r w:rsidRPr="00655E9C">
        <w:t>tööobjektilt RMK raietööde märgid</w:t>
      </w:r>
      <w:r w:rsidR="0005383F" w:rsidRPr="00655E9C">
        <w:t>;</w:t>
      </w:r>
    </w:p>
    <w:p w14:paraId="2C42FDE1" w14:textId="3B35AE98" w:rsidR="003C5E75" w:rsidRPr="00655E9C" w:rsidRDefault="0005383F" w:rsidP="003C5E75">
      <w:pPr>
        <w:pStyle w:val="Loendilik"/>
        <w:numPr>
          <w:ilvl w:val="1"/>
          <w:numId w:val="1"/>
        </w:numPr>
        <w:ind w:hanging="846"/>
        <w:jc w:val="both"/>
        <w:outlineLvl w:val="0"/>
        <w:rPr>
          <w:b/>
        </w:rPr>
      </w:pPr>
      <w:bookmarkStart w:id="5"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5"/>
    </w:p>
    <w:p w14:paraId="348C818A" w14:textId="74DA09BE" w:rsidR="00525FEE" w:rsidRPr="00655E9C" w:rsidRDefault="00525FEE" w:rsidP="000821D5">
      <w:pPr>
        <w:pStyle w:val="Loendilik"/>
        <w:numPr>
          <w:ilvl w:val="2"/>
          <w:numId w:val="1"/>
        </w:numPr>
        <w:jc w:val="both"/>
        <w:outlineLvl w:val="0"/>
        <w:rPr>
          <w:b/>
        </w:rPr>
      </w:pPr>
      <w:r w:rsidRPr="00655E9C">
        <w:rPr>
          <w:b/>
        </w:rPr>
        <w:lastRenderedPageBreak/>
        <w:t>näidata hiljemalt 1 (ühe) nädala jooksul alates lepingu sõlmimisest tellijale ette lepingu alusel teenuste osutamiseks kasutatav tehnika, JA</w:t>
      </w:r>
    </w:p>
    <w:p w14:paraId="5E7B388F" w14:textId="0524D5B9" w:rsidR="003C5E75" w:rsidRPr="00655E9C" w:rsidRDefault="00D064CD" w:rsidP="000821D5">
      <w:pPr>
        <w:pStyle w:val="Loendilik"/>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008044F3" w:rsidRPr="00655E9C">
        <w:rPr>
          <w:b/>
        </w:rPr>
        <w:t>2</w:t>
      </w:r>
      <w:r w:rsidRPr="00655E9C">
        <w:rPr>
          <w:b/>
        </w:rPr>
        <w:t xml:space="preserve"> (</w:t>
      </w:r>
      <w:r w:rsidR="008044F3" w:rsidRPr="00655E9C">
        <w:rPr>
          <w:b/>
        </w:rPr>
        <w:t>kahe</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36048B">
        <w:rPr>
          <w:b/>
        </w:rPr>
        <w:t>13</w:t>
      </w:r>
      <w:r w:rsidR="000D65AE">
        <w:rPr>
          <w:b/>
        </w:rPr>
        <w:t>.50</w:t>
      </w:r>
      <w:r w:rsidR="005B4DFD" w:rsidRPr="00655E9C">
        <w:rPr>
          <w:b/>
        </w:rPr>
        <w:t>.1.</w:t>
      </w:r>
      <w:r w:rsidR="0005383F" w:rsidRPr="00655E9C">
        <w:rPr>
          <w:b/>
        </w:rPr>
        <w:t xml:space="preserve"> 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3C5E75">
      <w:pPr>
        <w:pStyle w:val="Loendilik"/>
        <w:numPr>
          <w:ilvl w:val="0"/>
          <w:numId w:val="1"/>
        </w:numPr>
        <w:jc w:val="both"/>
        <w:outlineLvl w:val="0"/>
        <w:rPr>
          <w:b/>
        </w:rPr>
      </w:pPr>
      <w:r w:rsidRPr="00655E9C">
        <w:rPr>
          <w:b/>
        </w:rPr>
        <w:t>Sanktsioonid</w:t>
      </w:r>
    </w:p>
    <w:p w14:paraId="563E8431" w14:textId="77777777" w:rsidR="000D65AE" w:rsidRPr="00E139A0" w:rsidRDefault="000D65AE" w:rsidP="000D65AE">
      <w:pPr>
        <w:pStyle w:val="Loendilik"/>
        <w:numPr>
          <w:ilvl w:val="1"/>
          <w:numId w:val="1"/>
        </w:numPr>
        <w:ind w:hanging="846"/>
        <w:jc w:val="both"/>
        <w:outlineLvl w:val="0"/>
      </w:pPr>
      <w:r w:rsidRPr="00E139A0">
        <w:rPr>
          <w:bCs/>
        </w:rPr>
        <w:t xml:space="preserve">Juhul, kui tellija viivitab põhjendamatult töövõtja poolt esitatud arve tasumisega, on töövõtjal õigus nõuda viivist 0,15% viivitatud summast päevas iga tasumisega viivitatud päeva eest. </w:t>
      </w:r>
    </w:p>
    <w:p w14:paraId="37623573" w14:textId="77777777" w:rsidR="000D65AE" w:rsidRPr="00E139A0" w:rsidRDefault="000D65AE" w:rsidP="000D65AE">
      <w:pPr>
        <w:pStyle w:val="Loendilik"/>
        <w:numPr>
          <w:ilvl w:val="1"/>
          <w:numId w:val="1"/>
        </w:numPr>
        <w:ind w:hanging="846"/>
        <w:jc w:val="both"/>
        <w:outlineLvl w:val="0"/>
      </w:pPr>
      <w:r w:rsidRPr="00E139A0">
        <w:t>Juhul, kui tellija ei suuda tagada lepingu lisas määratud mahus tööde tegemiseks raielankide üleandmist töövõtjale, on töövõtjal õigus nõuda tellijalt leppetrahvi üleandmisega viivitatud tööde maksumusest lageraie ja raadamise korral 6€/m</w:t>
      </w:r>
      <w:r w:rsidRPr="00E139A0">
        <w:rPr>
          <w:vertAlign w:val="superscript"/>
        </w:rPr>
        <w:t>3</w:t>
      </w:r>
      <w:r w:rsidRPr="00E139A0">
        <w:t xml:space="preserve"> ja teiste raiete korral 12€/m</w:t>
      </w:r>
      <w:r w:rsidRPr="00E139A0">
        <w:rPr>
          <w:vertAlign w:val="superscript"/>
        </w:rPr>
        <w:t>3</w:t>
      </w:r>
      <w:r w:rsidRPr="00E139A0">
        <w:t xml:space="preserve"> iga viivitatud m</w:t>
      </w:r>
      <w:r w:rsidRPr="00E139A0">
        <w:rPr>
          <w:vertAlign w:val="superscript"/>
        </w:rPr>
        <w:t>3</w:t>
      </w:r>
      <w:r w:rsidRPr="00E139A0">
        <w:t xml:space="preserve"> eest lepingu lisas sätestatud kuu möödumisel eelnenud kuu saamata jäänud mahu osas. </w:t>
      </w:r>
    </w:p>
    <w:p w14:paraId="4DA95AF6" w14:textId="77777777" w:rsidR="000D65AE" w:rsidRPr="00E139A0" w:rsidRDefault="000D65AE" w:rsidP="000D65AE">
      <w:pPr>
        <w:pStyle w:val="Loendilik"/>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54D30D34" w:rsidR="000D65AE" w:rsidRPr="00E139A0" w:rsidRDefault="000D65AE" w:rsidP="000D65AE">
      <w:pPr>
        <w:pStyle w:val="Loendilik"/>
        <w:numPr>
          <w:ilvl w:val="1"/>
          <w:numId w:val="1"/>
        </w:numPr>
        <w:ind w:hanging="846"/>
        <w:jc w:val="both"/>
        <w:outlineLvl w:val="0"/>
      </w:pPr>
      <w:r w:rsidRPr="00E139A0">
        <w:t xml:space="preserve">Juhul, kui </w:t>
      </w:r>
      <w:r w:rsidRPr="00200213">
        <w:t>töövõtja ei asu lepingut täitma, st ei teosta lepingu punktis 13.5</w:t>
      </w:r>
      <w:r w:rsidR="0045256A" w:rsidRPr="00200213">
        <w:t>4</w:t>
      </w:r>
      <w:r w:rsidRPr="00200213">
        <w:t xml:space="preserve"> nimetatud toiminguid tähtaegselt, siis loeb tellija sellise rikkumise oluliseks lepingurikkumiseks</w:t>
      </w:r>
      <w:r w:rsidRPr="00E139A0">
        <w:t xml:space="preserve"> (rikutakse kohustust, mille täpne järgimine on lepingust tulenevalt teise lepingupoole huvi püsimise eelduseks lepingu täitmise vastu) ning tellijal on ilma nende kohustuste täitmiseks täiendavat tähtaega andmata õigus jätkata RHS § 119 alusel hanke</w:t>
      </w:r>
      <w:r w:rsidRPr="00E139A0">
        <w:softHyphen/>
        <w:t>menetlusega ning nõuda töövõtjalt kahju hüvitamist.</w:t>
      </w:r>
    </w:p>
    <w:p w14:paraId="06923297" w14:textId="77777777" w:rsidR="000D65AE" w:rsidRPr="00E139A0" w:rsidRDefault="000D65AE" w:rsidP="000D65AE">
      <w:pPr>
        <w:pStyle w:val="Loendilik"/>
        <w:numPr>
          <w:ilvl w:val="1"/>
          <w:numId w:val="1"/>
        </w:numPr>
        <w:ind w:hanging="846"/>
        <w:jc w:val="both"/>
        <w:outlineLvl w:val="0"/>
      </w:pPr>
      <w:r w:rsidRPr="00E139A0">
        <w:t>Juhul, kui töövõtja ei lõpeta tööd töö üleandmise aktis ettenähtud tähtajaks, on tellijal õigus nõuda leppetrahvi lageraie ja raadamise korral 45€/m</w:t>
      </w:r>
      <w:r w:rsidRPr="00E139A0">
        <w:rPr>
          <w:vertAlign w:val="superscript"/>
        </w:rPr>
        <w:t>3</w:t>
      </w:r>
      <w:r w:rsidRPr="00E139A0">
        <w:t xml:space="preserve"> ja teiste raiete korral 32€/m</w:t>
      </w:r>
      <w:r w:rsidRPr="00E139A0">
        <w:rPr>
          <w:vertAlign w:val="superscript"/>
        </w:rPr>
        <w:t>3</w:t>
      </w:r>
      <w:r w:rsidRPr="00E139A0">
        <w:t xml:space="preserve"> iga </w:t>
      </w:r>
      <w:proofErr w:type="spellStart"/>
      <w:r w:rsidRPr="00E139A0">
        <w:t>ülestöötamata</w:t>
      </w:r>
      <w:proofErr w:type="spellEnd"/>
      <w:r w:rsidRPr="00E139A0">
        <w:t xml:space="preserve"> m</w:t>
      </w:r>
      <w:r w:rsidRPr="00E139A0">
        <w:rPr>
          <w:vertAlign w:val="superscript"/>
        </w:rPr>
        <w:t>3</w:t>
      </w:r>
      <w:r w:rsidRPr="00E139A0">
        <w:t xml:space="preserve"> ulatuses. Samuti on tellijal õigus vähendada </w:t>
      </w:r>
      <w:proofErr w:type="spellStart"/>
      <w:r w:rsidRPr="00E139A0">
        <w:t>ülestöötamata</w:t>
      </w:r>
      <w:proofErr w:type="spellEnd"/>
      <w:r w:rsidRPr="00E139A0">
        <w:t xml:space="preserve"> puidu koguse võrra lepingu mahtu.</w:t>
      </w:r>
    </w:p>
    <w:p w14:paraId="31AB8886" w14:textId="77777777" w:rsidR="000D65AE" w:rsidRPr="00E139A0" w:rsidRDefault="000D65AE" w:rsidP="000D65AE">
      <w:pPr>
        <w:pStyle w:val="Loendilik"/>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oendilik"/>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oendilik"/>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oendilik"/>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oendilik"/>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oendilik"/>
        <w:numPr>
          <w:ilvl w:val="1"/>
          <w:numId w:val="1"/>
        </w:numPr>
        <w:ind w:hanging="846"/>
        <w:jc w:val="both"/>
        <w:outlineLvl w:val="0"/>
      </w:pPr>
      <w:r w:rsidRPr="00E139A0">
        <w:t xml:space="preserve">Juhul, kui tööde vastuvõtmisel on tellijal pretensioone kokku lepitud tööde nõuetekohasuse kohta, määrab ta töövõtjale tähtaja puuduste kõrvaldamiseks ning samavõrra lükkub edasi tööde eest tasumise kohustus. Juhul, kui töövõtja ei kõrvalda </w:t>
      </w:r>
      <w:r w:rsidRPr="00E139A0">
        <w:lastRenderedPageBreak/>
        <w:t>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oendilik"/>
        <w:numPr>
          <w:ilvl w:val="2"/>
          <w:numId w:val="1"/>
        </w:numPr>
        <w:tabs>
          <w:tab w:val="clear" w:pos="720"/>
          <w:tab w:val="num" w:pos="1146"/>
        </w:tabs>
        <w:ind w:left="1146" w:hanging="1146"/>
        <w:jc w:val="both"/>
        <w:outlineLvl w:val="0"/>
      </w:pPr>
      <w:r w:rsidRPr="00E139A0">
        <w:t>puidu järkamine pikkustesse, mis ei ole fikseeritud tööde üleandmise aktis;</w:t>
      </w:r>
    </w:p>
    <w:p w14:paraId="00D1A2ED" w14:textId="77777777" w:rsidR="000D65AE" w:rsidRPr="00E139A0" w:rsidRDefault="000D65AE" w:rsidP="00200213">
      <w:pPr>
        <w:pStyle w:val="Loendilik"/>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oendilik"/>
        <w:numPr>
          <w:ilvl w:val="2"/>
          <w:numId w:val="1"/>
        </w:numPr>
        <w:tabs>
          <w:tab w:val="clear" w:pos="720"/>
          <w:tab w:val="num" w:pos="1146"/>
        </w:tabs>
        <w:ind w:left="1146" w:hanging="1146"/>
        <w:jc w:val="both"/>
        <w:outlineLvl w:val="0"/>
      </w:pPr>
      <w:r w:rsidRPr="00E139A0">
        <w:t>puidu kvaliteedi kahjustamine raiel ja/või kokkuveol (lõkketahm, mehaanilised rebendid, sisselõiked, kaldlõiked, lohakas laasimine, rullikute liigse surve tõttu tulenevad kahjustused jms).</w:t>
      </w:r>
    </w:p>
    <w:p w14:paraId="69091CD6" w14:textId="77777777" w:rsidR="000D65AE" w:rsidRPr="00E139A0" w:rsidRDefault="000D65AE" w:rsidP="000D65AE">
      <w:pPr>
        <w:pStyle w:val="Loendilik"/>
        <w:numPr>
          <w:ilvl w:val="1"/>
          <w:numId w:val="1"/>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DA41F09" w14:textId="77777777" w:rsidR="000D65AE" w:rsidRPr="00E139A0" w:rsidRDefault="000D65AE" w:rsidP="000D65AE">
      <w:pPr>
        <w:pStyle w:val="Loendilik"/>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3C4755F7" w14:textId="77777777" w:rsidR="000D65AE" w:rsidRPr="00E139A0" w:rsidRDefault="000D65AE" w:rsidP="000D65AE">
      <w:pPr>
        <w:pStyle w:val="Loendilik"/>
        <w:numPr>
          <w:ilvl w:val="1"/>
          <w:numId w:val="1"/>
        </w:numPr>
        <w:ind w:hanging="846"/>
        <w:jc w:val="both"/>
        <w:outlineLvl w:val="0"/>
      </w:pPr>
      <w:r w:rsidRPr="00E139A0">
        <w:t xml:space="preserve">Tellijal on õigus leppetrahv maha arvestada töövõtjale tasumisele kuuluvast summast. </w:t>
      </w:r>
    </w:p>
    <w:p w14:paraId="17B9B954" w14:textId="77777777" w:rsidR="000D65AE" w:rsidRPr="00E139A0" w:rsidRDefault="000D65AE" w:rsidP="000D65AE">
      <w:pPr>
        <w:pStyle w:val="Loendilik"/>
        <w:numPr>
          <w:ilvl w:val="1"/>
          <w:numId w:val="1"/>
        </w:numPr>
        <w:ind w:hanging="846"/>
        <w:jc w:val="both"/>
        <w:outlineLvl w:val="0"/>
      </w:pPr>
      <w:r w:rsidRPr="00E139A0">
        <w:t xml:space="preserve">Juhul, kui tellija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oendilik"/>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oendilik"/>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oendilik"/>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oendilik"/>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oendilik"/>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w:t>
      </w:r>
      <w:r w:rsidRPr="00E139A0">
        <w:lastRenderedPageBreak/>
        <w:t xml:space="preserve">tulenevate kohustuste täitmist ning nende kohustuste asendamine uutega ei ole ka mõistlike jõupingutuste tegemise korral võimalik. </w:t>
      </w:r>
    </w:p>
    <w:p w14:paraId="5216AE6B" w14:textId="77777777" w:rsidR="008765F1" w:rsidRPr="00E139A0" w:rsidRDefault="008765F1" w:rsidP="008765F1">
      <w:pPr>
        <w:pStyle w:val="Loendilik"/>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oendilik"/>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oendilik"/>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oendilik"/>
        <w:numPr>
          <w:ilvl w:val="1"/>
          <w:numId w:val="1"/>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oendilik"/>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oendilik"/>
        <w:ind w:left="846"/>
        <w:jc w:val="both"/>
        <w:outlineLvl w:val="0"/>
      </w:pPr>
    </w:p>
    <w:p w14:paraId="7B647444" w14:textId="50184A91" w:rsidR="00824FAA" w:rsidRPr="00655E9C" w:rsidRDefault="00824FAA" w:rsidP="003C5E75">
      <w:pPr>
        <w:pStyle w:val="Loendilik"/>
        <w:numPr>
          <w:ilvl w:val="0"/>
          <w:numId w:val="1"/>
        </w:numPr>
        <w:jc w:val="both"/>
        <w:outlineLvl w:val="0"/>
      </w:pPr>
      <w:r w:rsidRPr="00655E9C">
        <w:rPr>
          <w:b/>
          <w:bCs/>
        </w:rPr>
        <w:t>Lepingu kehtivus, lõppemine ja lõpetamine</w:t>
      </w:r>
      <w:r w:rsidRPr="00655E9C">
        <w:rPr>
          <w:b/>
        </w:rPr>
        <w:t xml:space="preserve"> </w:t>
      </w:r>
    </w:p>
    <w:p w14:paraId="4CDB64AD" w14:textId="77777777" w:rsidR="0003345F" w:rsidRPr="00E139A0" w:rsidRDefault="0003345F" w:rsidP="0003345F">
      <w:pPr>
        <w:pStyle w:val="Loendilik"/>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 </w:t>
      </w:r>
    </w:p>
    <w:p w14:paraId="17B21CDD" w14:textId="77777777" w:rsidR="0003345F" w:rsidRPr="00E139A0" w:rsidRDefault="0003345F" w:rsidP="0003345F">
      <w:pPr>
        <w:pStyle w:val="Loendilik"/>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oendilik"/>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oendilik"/>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oendilik"/>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oendilik"/>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oendilik"/>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oendilik"/>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oendilik"/>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77777777" w:rsidR="0003345F" w:rsidRPr="00E139A0" w:rsidRDefault="0003345F" w:rsidP="0003345F">
      <w:pPr>
        <w:pStyle w:val="Loendilik"/>
        <w:numPr>
          <w:ilvl w:val="1"/>
          <w:numId w:val="1"/>
        </w:numPr>
        <w:ind w:hanging="846"/>
        <w:jc w:val="both"/>
        <w:outlineLvl w:val="0"/>
      </w:pPr>
      <w:r w:rsidRPr="00E139A0">
        <w:t>Tellijal on õigus leping ilma etteteatamisajata ennetähtaegselt üles öelda, jätkata RHS § 119 alusel hankemenetlusega ja nõuda tekitatud kahju hüvitamist kui töövõtja ei asu lepingut täitma, st ei  teosta lepingu punktis 13.52 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0B294647" w14:textId="387E5A4C" w:rsidR="0061535A" w:rsidRDefault="0061535A" w:rsidP="009D1474">
      <w:pPr>
        <w:pStyle w:val="Pealkiri21"/>
        <w:numPr>
          <w:ilvl w:val="0"/>
          <w:numId w:val="0"/>
        </w:numPr>
        <w:ind w:left="567"/>
        <w:jc w:val="both"/>
      </w:pPr>
    </w:p>
    <w:p w14:paraId="044C29B0" w14:textId="77777777" w:rsidR="00200213" w:rsidRDefault="00200213" w:rsidP="009D1474">
      <w:pPr>
        <w:pStyle w:val="Pealkiri21"/>
        <w:numPr>
          <w:ilvl w:val="0"/>
          <w:numId w:val="0"/>
        </w:numPr>
        <w:ind w:left="567"/>
        <w:jc w:val="both"/>
      </w:pP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oendilik"/>
        <w:numPr>
          <w:ilvl w:val="0"/>
          <w:numId w:val="1"/>
        </w:numPr>
        <w:jc w:val="both"/>
        <w:outlineLvl w:val="0"/>
        <w:rPr>
          <w:b/>
        </w:rPr>
      </w:pPr>
      <w:r w:rsidRPr="00655E9C">
        <w:rPr>
          <w:b/>
        </w:rPr>
        <w:lastRenderedPageBreak/>
        <w:t>Teadete edastamine</w:t>
      </w:r>
    </w:p>
    <w:p w14:paraId="630264B5" w14:textId="77777777" w:rsidR="00230C16" w:rsidRPr="00655E9C" w:rsidRDefault="00230C16" w:rsidP="003C5E75">
      <w:pPr>
        <w:pStyle w:val="Loendilik"/>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oendilik"/>
        <w:numPr>
          <w:ilvl w:val="1"/>
          <w:numId w:val="1"/>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3C5E75">
      <w:pPr>
        <w:pStyle w:val="Loendilik"/>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oendilik"/>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oendilik"/>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oendilik"/>
        <w:numPr>
          <w:ilvl w:val="1"/>
          <w:numId w:val="1"/>
        </w:numPr>
        <w:ind w:hanging="846"/>
        <w:jc w:val="both"/>
        <w:outlineLvl w:val="0"/>
      </w:pPr>
      <w:r w:rsidRPr="00E139A0">
        <w:t>Pooled kohustuvad hoidma konfidentsiaalsena kõik seoses lepingu täitmisega teatavaks saanud isikuandmed.</w:t>
      </w:r>
    </w:p>
    <w:p w14:paraId="20016564" w14:textId="77777777" w:rsidR="0009189E" w:rsidRPr="00E139A0" w:rsidRDefault="0009189E" w:rsidP="0009189E">
      <w:pPr>
        <w:pStyle w:val="Loendilik"/>
        <w:numPr>
          <w:ilvl w:val="1"/>
          <w:numId w:val="1"/>
        </w:numPr>
        <w:ind w:hanging="846"/>
        <w:jc w:val="both"/>
        <w:outlineLvl w:val="0"/>
      </w:pPr>
      <w:r w:rsidRPr="00E139A0">
        <w:t xml:space="preserve">Kõik lepingu muudatused on kehtivad ainult juhul, kui need on vormistatud kirjalikult ning allkirjastatud mõlema poole (volitatud) esindaja poolt. </w:t>
      </w:r>
    </w:p>
    <w:p w14:paraId="709B75EE" w14:textId="77777777" w:rsidR="0009189E" w:rsidRPr="00E139A0" w:rsidRDefault="0009189E" w:rsidP="0009189E">
      <w:pPr>
        <w:pStyle w:val="Loendilik"/>
        <w:numPr>
          <w:ilvl w:val="1"/>
          <w:numId w:val="1"/>
        </w:numPr>
        <w:ind w:hanging="846"/>
        <w:jc w:val="both"/>
        <w:outlineLvl w:val="0"/>
      </w:pPr>
      <w:r w:rsidRPr="00E139A0">
        <w:t xml:space="preserve">Lepingu Lisa 1/1 „Tööajagraafik“, Lisa 3/1 „Töövõtja poolt kasutatava tehnika nimekiri“ ja Lisa 14/1 „Andmetöötluse tingimused volitatud </w:t>
      </w:r>
      <w:proofErr w:type="spellStart"/>
      <w:r w:rsidRPr="00E139A0">
        <w:t>töötlejale“jõustuvad</w:t>
      </w:r>
      <w:proofErr w:type="spellEnd"/>
      <w:r w:rsidRPr="00E139A0">
        <w:t xml:space="preserve"> pärast allkirjastamist mõlema poole poolt või poolte poolt kirjalikult määratud tähtajal.</w:t>
      </w:r>
    </w:p>
    <w:p w14:paraId="17082C0A" w14:textId="77777777" w:rsidR="0009189E" w:rsidRPr="00E139A0" w:rsidRDefault="0009189E" w:rsidP="0009189E">
      <w:pPr>
        <w:pStyle w:val="Loendilik"/>
        <w:numPr>
          <w:ilvl w:val="1"/>
          <w:numId w:val="1"/>
        </w:numPr>
        <w:ind w:hanging="846"/>
        <w:jc w:val="both"/>
        <w:outlineLvl w:val="0"/>
      </w:pPr>
      <w:r w:rsidRPr="00E139A0">
        <w:t>Lepingu lisadeks olevaid juhendeid ja nõudeid (hinnakokkuleppe raamistik, RMK harvestermõõtmise juhend, RMK keskkonnanõuded mootorsõidukitega ja saagidega töötamisel, RMK nõuded isikukaitsevahendite kasutamiseks, RMK hinnaraamistiku terminid ning mõisted, RMK energiapuidu varumise, ladustamise ja mahu määramise juhend, RMK säilikpuude juhend, Metsateede kasutamise hea tava.) võib RMK muuta ühepoolselt ning muudatusi poolte poolt eraldi ei allkirjastata. Lepingu lisadeks olevaid hinnaraamistikke võib RMK muuta ühepoolselt vaid lepingus kirjeldatud juhtudel ja viisil.</w:t>
      </w:r>
    </w:p>
    <w:p w14:paraId="2F8E49C9" w14:textId="77777777" w:rsidR="0009189E" w:rsidRPr="00E139A0" w:rsidRDefault="0009189E" w:rsidP="0009189E">
      <w:pPr>
        <w:pStyle w:val="Loendilik"/>
        <w:numPr>
          <w:ilvl w:val="1"/>
          <w:numId w:val="1"/>
        </w:numPr>
        <w:ind w:hanging="846"/>
        <w:jc w:val="both"/>
        <w:outlineLvl w:val="0"/>
      </w:pPr>
      <w:r w:rsidRPr="00E139A0">
        <w:t>Lepingu täitmisel tekkivad lahkarvamused lahendatakse läbirääkimiste teel. Läbirääkimiste käigus kokkuleppele mittejõudmisel lahendatakse vaidlused õigusaktidega sätestatud korras.</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2AF502CB" w14:textId="77777777" w:rsidR="00824FAA" w:rsidRPr="00655E9C" w:rsidRDefault="00824FAA" w:rsidP="00AE394E">
      <w:pPr>
        <w:spacing w:line="240" w:lineRule="exact"/>
        <w:jc w:val="both"/>
        <w:rPr>
          <w:b/>
        </w:rPr>
      </w:pPr>
      <w:r w:rsidRPr="00655E9C">
        <w:rPr>
          <w:b/>
        </w:rPr>
        <w:t>Poolte andmed</w:t>
      </w:r>
      <w:r w:rsidR="00230C16" w:rsidRPr="00655E9C">
        <w:rPr>
          <w:b/>
        </w:rPr>
        <w:t xml:space="preserve"> ja allkirjad</w:t>
      </w:r>
    </w:p>
    <w:p w14:paraId="1478E297" w14:textId="77777777" w:rsidR="00824FAA" w:rsidRPr="00655E9C" w:rsidRDefault="00824FAA" w:rsidP="00AE394E">
      <w:pPr>
        <w:keepNext/>
        <w:jc w:val="both"/>
        <w:outlineLvl w:val="0"/>
        <w:rPr>
          <w:b/>
          <w:noProof/>
          <w:kern w:val="28"/>
          <w:sz w:val="22"/>
          <w:szCs w:val="22"/>
        </w:rPr>
      </w:pPr>
      <w:r w:rsidRPr="00655E9C">
        <w:rPr>
          <w:b/>
          <w:noProof/>
          <w:kern w:val="28"/>
          <w:sz w:val="22"/>
          <w:szCs w:val="22"/>
        </w:rPr>
        <w:t>Tellija</w:t>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00DA382E" w:rsidRPr="00655E9C">
        <w:rPr>
          <w:b/>
          <w:noProof/>
          <w:kern w:val="28"/>
          <w:sz w:val="22"/>
          <w:szCs w:val="22"/>
        </w:rPr>
        <w:tab/>
      </w:r>
      <w:r w:rsidRPr="00655E9C">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655E9C" w14:paraId="787C2B35" w14:textId="77777777" w:rsidTr="00AE394E">
        <w:tc>
          <w:tcPr>
            <w:tcW w:w="4317" w:type="dxa"/>
            <w:tcBorders>
              <w:top w:val="nil"/>
              <w:left w:val="nil"/>
              <w:bottom w:val="nil"/>
              <w:right w:val="nil"/>
            </w:tcBorders>
          </w:tcPr>
          <w:p w14:paraId="7C998136" w14:textId="77777777" w:rsidR="00230C16" w:rsidRPr="00655E9C" w:rsidRDefault="00230C16" w:rsidP="0002252B">
            <w:pPr>
              <w:jc w:val="both"/>
              <w:outlineLvl w:val="0"/>
              <w:rPr>
                <w:sz w:val="22"/>
                <w:szCs w:val="22"/>
              </w:rPr>
            </w:pPr>
            <w:r w:rsidRPr="00655E9C">
              <w:rPr>
                <w:sz w:val="22"/>
                <w:szCs w:val="22"/>
              </w:rPr>
              <w:t>Riigimetsa Majandamise Keskus</w:t>
            </w:r>
          </w:p>
        </w:tc>
        <w:tc>
          <w:tcPr>
            <w:tcW w:w="5604" w:type="dxa"/>
            <w:gridSpan w:val="3"/>
            <w:tcBorders>
              <w:top w:val="nil"/>
              <w:left w:val="nil"/>
              <w:bottom w:val="nil"/>
              <w:right w:val="nil"/>
            </w:tcBorders>
          </w:tcPr>
          <w:p w14:paraId="27FEE3F6"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 xml:space="preserve"> MACROBUTTON  AcceptAllChangesInDoc [Sisesta juriidilise isiku nimi] </w:instrText>
            </w:r>
            <w:r w:rsidRPr="00655E9C">
              <w:rPr>
                <w:sz w:val="22"/>
                <w:szCs w:val="22"/>
              </w:rPr>
              <w:fldChar w:fldCharType="end"/>
            </w:r>
          </w:p>
        </w:tc>
      </w:tr>
      <w:tr w:rsidR="00230C16" w:rsidRPr="00655E9C" w14:paraId="427BC244" w14:textId="77777777" w:rsidTr="00AE394E">
        <w:tc>
          <w:tcPr>
            <w:tcW w:w="4317" w:type="dxa"/>
            <w:tcBorders>
              <w:top w:val="nil"/>
              <w:left w:val="nil"/>
              <w:bottom w:val="nil"/>
              <w:right w:val="nil"/>
            </w:tcBorders>
          </w:tcPr>
          <w:p w14:paraId="4E927E19" w14:textId="77777777" w:rsidR="00230C16" w:rsidRPr="00655E9C" w:rsidRDefault="00230C16" w:rsidP="0002252B">
            <w:pPr>
              <w:jc w:val="both"/>
              <w:outlineLvl w:val="0"/>
              <w:rPr>
                <w:sz w:val="22"/>
                <w:szCs w:val="22"/>
              </w:rPr>
            </w:pPr>
            <w:r w:rsidRPr="00655E9C">
              <w:rPr>
                <w:sz w:val="22"/>
                <w:szCs w:val="22"/>
              </w:rPr>
              <w:t>Registrikood 70004459</w:t>
            </w:r>
            <w:r w:rsidRPr="00655E9C">
              <w:rPr>
                <w:sz w:val="22"/>
                <w:szCs w:val="22"/>
              </w:rPr>
              <w:tab/>
            </w:r>
          </w:p>
        </w:tc>
        <w:tc>
          <w:tcPr>
            <w:tcW w:w="5604" w:type="dxa"/>
            <w:gridSpan w:val="3"/>
            <w:tcBorders>
              <w:top w:val="nil"/>
              <w:left w:val="nil"/>
              <w:bottom w:val="nil"/>
              <w:right w:val="nil"/>
            </w:tcBorders>
          </w:tcPr>
          <w:p w14:paraId="64FC6A02" w14:textId="77777777" w:rsidR="00230C16" w:rsidRPr="00655E9C" w:rsidRDefault="00230C16" w:rsidP="0002252B">
            <w:pPr>
              <w:jc w:val="both"/>
              <w:outlineLvl w:val="0"/>
              <w:rPr>
                <w:sz w:val="22"/>
                <w:szCs w:val="22"/>
              </w:rPr>
            </w:pPr>
            <w:r w:rsidRPr="00655E9C">
              <w:rPr>
                <w:sz w:val="22"/>
                <w:szCs w:val="22"/>
              </w:rPr>
              <w:t xml:space="preserve">Registrikood </w:t>
            </w:r>
            <w:r w:rsidRPr="00655E9C">
              <w:rPr>
                <w:sz w:val="22"/>
                <w:szCs w:val="22"/>
              </w:rPr>
              <w:fldChar w:fldCharType="begin"/>
            </w:r>
            <w:r w:rsidRPr="00655E9C">
              <w:rPr>
                <w:sz w:val="22"/>
                <w:szCs w:val="22"/>
              </w:rPr>
              <w:instrText>MACROBUTTON  AcceptAllChangesInDoc [Sisesta registrikood]</w:instrText>
            </w:r>
            <w:r w:rsidRPr="00655E9C">
              <w:rPr>
                <w:sz w:val="22"/>
                <w:szCs w:val="22"/>
              </w:rPr>
              <w:fldChar w:fldCharType="end"/>
            </w:r>
          </w:p>
        </w:tc>
      </w:tr>
      <w:tr w:rsidR="00230C16" w:rsidRPr="00655E9C" w14:paraId="650B43FB" w14:textId="77777777" w:rsidTr="00AE394E">
        <w:tc>
          <w:tcPr>
            <w:tcW w:w="4317" w:type="dxa"/>
            <w:tcBorders>
              <w:top w:val="nil"/>
              <w:left w:val="nil"/>
              <w:bottom w:val="nil"/>
              <w:right w:val="nil"/>
            </w:tcBorders>
          </w:tcPr>
          <w:p w14:paraId="20D887FE" w14:textId="77777777" w:rsidR="00230C16" w:rsidRPr="00655E9C" w:rsidRDefault="00230C16" w:rsidP="0002252B">
            <w:pPr>
              <w:jc w:val="both"/>
              <w:outlineLvl w:val="0"/>
              <w:rPr>
                <w:sz w:val="22"/>
                <w:szCs w:val="22"/>
              </w:rPr>
            </w:pPr>
            <w:r w:rsidRPr="00655E9C">
              <w:rPr>
                <w:sz w:val="22"/>
                <w:szCs w:val="22"/>
              </w:rPr>
              <w:t>Sagadi küla, Haljala vald,</w:t>
            </w:r>
            <w:r w:rsidRPr="00655E9C">
              <w:rPr>
                <w:sz w:val="22"/>
                <w:szCs w:val="22"/>
              </w:rPr>
              <w:tab/>
            </w:r>
          </w:p>
        </w:tc>
        <w:tc>
          <w:tcPr>
            <w:tcW w:w="5604" w:type="dxa"/>
            <w:gridSpan w:val="3"/>
            <w:tcBorders>
              <w:top w:val="nil"/>
              <w:left w:val="nil"/>
              <w:bottom w:val="nil"/>
              <w:right w:val="nil"/>
            </w:tcBorders>
          </w:tcPr>
          <w:p w14:paraId="2DE5D438"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MACROBUTTON  AcceptAllChangesInDoc [Sisesta aadress]</w:instrText>
            </w:r>
            <w:r w:rsidRPr="00655E9C">
              <w:rPr>
                <w:sz w:val="22"/>
                <w:szCs w:val="22"/>
              </w:rPr>
              <w:fldChar w:fldCharType="end"/>
            </w:r>
          </w:p>
        </w:tc>
      </w:tr>
      <w:tr w:rsidR="00230C16" w:rsidRPr="00655E9C" w14:paraId="2AFEC376" w14:textId="77777777" w:rsidTr="00AE394E">
        <w:tc>
          <w:tcPr>
            <w:tcW w:w="4317" w:type="dxa"/>
            <w:tcBorders>
              <w:top w:val="nil"/>
              <w:left w:val="nil"/>
              <w:bottom w:val="nil"/>
              <w:right w:val="nil"/>
            </w:tcBorders>
          </w:tcPr>
          <w:p w14:paraId="7C3BD3A4" w14:textId="77777777" w:rsidR="00230C16" w:rsidRPr="00655E9C" w:rsidRDefault="00230C16" w:rsidP="0002252B">
            <w:pPr>
              <w:jc w:val="both"/>
              <w:outlineLvl w:val="0"/>
              <w:rPr>
                <w:sz w:val="22"/>
                <w:szCs w:val="22"/>
              </w:rPr>
            </w:pPr>
            <w:r w:rsidRPr="00655E9C">
              <w:rPr>
                <w:sz w:val="22"/>
                <w:szCs w:val="22"/>
              </w:rPr>
              <w:t>45403 Lääne-Viru maakond</w:t>
            </w:r>
          </w:p>
        </w:tc>
        <w:tc>
          <w:tcPr>
            <w:tcW w:w="5604" w:type="dxa"/>
            <w:gridSpan w:val="3"/>
            <w:tcBorders>
              <w:top w:val="nil"/>
              <w:left w:val="nil"/>
              <w:bottom w:val="nil"/>
              <w:right w:val="nil"/>
            </w:tcBorders>
          </w:tcPr>
          <w:p w14:paraId="1E332428" w14:textId="77777777" w:rsidR="00230C16" w:rsidRPr="00655E9C" w:rsidRDefault="00230C16" w:rsidP="0002252B">
            <w:pPr>
              <w:jc w:val="both"/>
              <w:outlineLvl w:val="0"/>
              <w:rPr>
                <w:sz w:val="22"/>
                <w:szCs w:val="22"/>
              </w:rPr>
            </w:pPr>
            <w:r w:rsidRPr="00655E9C">
              <w:rPr>
                <w:sz w:val="22"/>
                <w:szCs w:val="22"/>
              </w:rPr>
              <w:t xml:space="preserve">Tel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p>
        </w:tc>
      </w:tr>
      <w:tr w:rsidR="00230C16" w:rsidRPr="00655E9C" w14:paraId="135C02C0" w14:textId="77777777" w:rsidTr="00AE394E">
        <w:tc>
          <w:tcPr>
            <w:tcW w:w="4317" w:type="dxa"/>
            <w:tcBorders>
              <w:top w:val="nil"/>
              <w:left w:val="nil"/>
              <w:bottom w:val="nil"/>
              <w:right w:val="nil"/>
            </w:tcBorders>
          </w:tcPr>
          <w:p w14:paraId="0A9D50CD" w14:textId="77777777" w:rsidR="00230C16" w:rsidRPr="00655E9C" w:rsidRDefault="00230C16" w:rsidP="0002252B">
            <w:pPr>
              <w:jc w:val="both"/>
              <w:outlineLvl w:val="0"/>
              <w:rPr>
                <w:sz w:val="22"/>
                <w:szCs w:val="22"/>
              </w:rPr>
            </w:pPr>
            <w:r w:rsidRPr="00655E9C">
              <w:rPr>
                <w:sz w:val="22"/>
                <w:szCs w:val="22"/>
              </w:rPr>
              <w:t>Tel 676 7500</w:t>
            </w:r>
          </w:p>
        </w:tc>
        <w:tc>
          <w:tcPr>
            <w:tcW w:w="5604" w:type="dxa"/>
            <w:gridSpan w:val="3"/>
            <w:tcBorders>
              <w:top w:val="nil"/>
              <w:left w:val="nil"/>
              <w:bottom w:val="nil"/>
              <w:right w:val="nil"/>
            </w:tcBorders>
          </w:tcPr>
          <w:p w14:paraId="50316E29" w14:textId="77777777" w:rsidR="00230C16" w:rsidRPr="00655E9C" w:rsidRDefault="00230C16" w:rsidP="0002252B">
            <w:pPr>
              <w:jc w:val="both"/>
              <w:outlineLvl w:val="0"/>
              <w:rPr>
                <w:sz w:val="22"/>
                <w:szCs w:val="22"/>
              </w:rPr>
            </w:pPr>
            <w:r w:rsidRPr="00655E9C">
              <w:rPr>
                <w:sz w:val="22"/>
                <w:szCs w:val="22"/>
              </w:rPr>
              <w:t xml:space="preserve">E-post </w:t>
            </w:r>
            <w:r w:rsidRPr="00655E9C">
              <w:rPr>
                <w:spacing w:val="-3"/>
                <w:sz w:val="22"/>
                <w:szCs w:val="22"/>
              </w:rPr>
              <w:fldChar w:fldCharType="begin"/>
            </w:r>
            <w:r w:rsidRPr="00655E9C">
              <w:rPr>
                <w:spacing w:val="-3"/>
                <w:sz w:val="22"/>
                <w:szCs w:val="22"/>
              </w:rPr>
              <w:instrText xml:space="preserve"> MACROBUTTON  AcceptAllChangesInDoc [Sisesta e-post] </w:instrText>
            </w:r>
            <w:r w:rsidRPr="00655E9C">
              <w:rPr>
                <w:spacing w:val="-3"/>
                <w:sz w:val="22"/>
                <w:szCs w:val="22"/>
              </w:rPr>
              <w:fldChar w:fldCharType="end"/>
            </w:r>
          </w:p>
        </w:tc>
      </w:tr>
      <w:tr w:rsidR="00230C16" w:rsidRPr="00655E9C" w14:paraId="7DDE7930" w14:textId="77777777" w:rsidTr="00AE394E">
        <w:trPr>
          <w:trHeight w:val="20"/>
        </w:trPr>
        <w:tc>
          <w:tcPr>
            <w:tcW w:w="4317" w:type="dxa"/>
            <w:tcBorders>
              <w:top w:val="nil"/>
              <w:left w:val="nil"/>
              <w:bottom w:val="nil"/>
              <w:right w:val="nil"/>
            </w:tcBorders>
          </w:tcPr>
          <w:p w14:paraId="0F90AD30" w14:textId="75DBCB83" w:rsidR="00230C16" w:rsidRPr="00655E9C" w:rsidRDefault="00230C16" w:rsidP="0002252B">
            <w:pPr>
              <w:jc w:val="both"/>
              <w:outlineLvl w:val="0"/>
              <w:rPr>
                <w:sz w:val="22"/>
                <w:szCs w:val="22"/>
              </w:rPr>
            </w:pPr>
            <w:r w:rsidRPr="00655E9C">
              <w:rPr>
                <w:sz w:val="22"/>
                <w:szCs w:val="22"/>
              </w:rPr>
              <w:t xml:space="preserve">E-post </w:t>
            </w:r>
            <w:hyperlink r:id="rId14" w:history="1">
              <w:r w:rsidR="00AE394E" w:rsidRPr="00655E9C">
                <w:rPr>
                  <w:rStyle w:val="Hperlink"/>
                  <w:sz w:val="22"/>
                  <w:szCs w:val="22"/>
                </w:rPr>
                <w:t>rmk@rmk.ee</w:t>
              </w:r>
            </w:hyperlink>
          </w:p>
          <w:p w14:paraId="4BE229C9" w14:textId="587EB272" w:rsidR="00AE394E" w:rsidRPr="00655E9C"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655E9C" w:rsidRDefault="00230C16" w:rsidP="0002252B">
            <w:pPr>
              <w:jc w:val="both"/>
              <w:outlineLvl w:val="0"/>
              <w:rPr>
                <w:sz w:val="22"/>
                <w:szCs w:val="22"/>
              </w:rPr>
            </w:pPr>
          </w:p>
        </w:tc>
      </w:tr>
      <w:tr w:rsidR="00230C16" w:rsidRPr="00655E9C"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1443A2DB" w:rsidR="00230C16" w:rsidRPr="00655E9C" w:rsidRDefault="00F9073A"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655E9C">
                  <w:rPr>
                    <w:sz w:val="22"/>
                    <w:szCs w:val="22"/>
                  </w:rPr>
                  <w:t>(allkirjastatud digitaalselt nõustumuses)</w:t>
                </w:r>
              </w:sdtContent>
            </w:sdt>
          </w:p>
        </w:tc>
        <w:tc>
          <w:tcPr>
            <w:tcW w:w="4677" w:type="dxa"/>
            <w:tcBorders>
              <w:top w:val="nil"/>
              <w:left w:val="nil"/>
              <w:bottom w:val="nil"/>
              <w:right w:val="nil"/>
            </w:tcBorders>
            <w:vAlign w:val="bottom"/>
          </w:tcPr>
          <w:p w14:paraId="47B276B5" w14:textId="4DFE9E73" w:rsidR="00230C16" w:rsidRPr="00655E9C" w:rsidRDefault="00F9073A"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655E9C">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655E9C" w14:paraId="6738801C" w14:textId="77777777" w:rsidTr="00AE394E">
        <w:trPr>
          <w:trHeight w:val="567"/>
        </w:trPr>
        <w:tc>
          <w:tcPr>
            <w:tcW w:w="4320" w:type="dxa"/>
            <w:vAlign w:val="bottom"/>
          </w:tcPr>
          <w:p w14:paraId="7C01693A"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c>
          <w:tcPr>
            <w:tcW w:w="4063" w:type="dxa"/>
            <w:vAlign w:val="bottom"/>
          </w:tcPr>
          <w:p w14:paraId="5D2ECB42"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r>
      <w:tr w:rsidR="00AE394E" w:rsidRPr="00655E9C" w14:paraId="037F8F70" w14:textId="77777777" w:rsidTr="00AE394E">
        <w:trPr>
          <w:trHeight w:val="20"/>
        </w:trPr>
        <w:tc>
          <w:tcPr>
            <w:tcW w:w="4320" w:type="dxa"/>
            <w:vAlign w:val="bottom"/>
          </w:tcPr>
          <w:p w14:paraId="17355E83" w14:textId="77777777" w:rsidR="00AE394E" w:rsidRPr="00655E9C" w:rsidRDefault="00AE394E" w:rsidP="0002252B">
            <w:pPr>
              <w:jc w:val="both"/>
              <w:rPr>
                <w:sz w:val="22"/>
                <w:szCs w:val="22"/>
              </w:rPr>
            </w:pPr>
          </w:p>
        </w:tc>
        <w:tc>
          <w:tcPr>
            <w:tcW w:w="4063" w:type="dxa"/>
            <w:vAlign w:val="bottom"/>
          </w:tcPr>
          <w:p w14:paraId="75777990" w14:textId="77777777" w:rsidR="00AE394E" w:rsidRPr="00655E9C" w:rsidRDefault="00AE394E" w:rsidP="0002252B">
            <w:pPr>
              <w:jc w:val="both"/>
              <w:rPr>
                <w:sz w:val="22"/>
                <w:szCs w:val="22"/>
              </w:rPr>
            </w:pPr>
          </w:p>
        </w:tc>
      </w:tr>
    </w:tbl>
    <w:p w14:paraId="001170F2" w14:textId="77777777" w:rsidR="00103750" w:rsidRPr="00655E9C" w:rsidRDefault="00103750" w:rsidP="00AE394E">
      <w:pPr>
        <w:ind w:left="4956"/>
        <w:jc w:val="both"/>
        <w:outlineLvl w:val="0"/>
        <w:rPr>
          <w:sz w:val="22"/>
          <w:szCs w:val="22"/>
        </w:rPr>
      </w:pPr>
    </w:p>
    <w:p w14:paraId="61FA999C" w14:textId="77777777" w:rsidR="00103750" w:rsidRPr="00655E9C" w:rsidRDefault="00103750" w:rsidP="00AE394E">
      <w:pPr>
        <w:ind w:left="4956"/>
        <w:jc w:val="both"/>
        <w:outlineLvl w:val="0"/>
        <w:rPr>
          <w:sz w:val="22"/>
          <w:szCs w:val="22"/>
        </w:rPr>
      </w:pPr>
    </w:p>
    <w:p w14:paraId="754E8DD6" w14:textId="77777777" w:rsidR="00103750" w:rsidRPr="00655E9C" w:rsidRDefault="00103750" w:rsidP="00AE394E">
      <w:pPr>
        <w:ind w:left="4956"/>
        <w:jc w:val="both"/>
        <w:outlineLvl w:val="0"/>
        <w:rPr>
          <w:sz w:val="22"/>
          <w:szCs w:val="22"/>
        </w:rPr>
      </w:pPr>
    </w:p>
    <w:p w14:paraId="70E472F6" w14:textId="77777777" w:rsidR="00103750" w:rsidRPr="00655E9C" w:rsidRDefault="00103750" w:rsidP="00AE394E">
      <w:pPr>
        <w:ind w:left="4956"/>
        <w:jc w:val="both"/>
        <w:outlineLvl w:val="0"/>
        <w:rPr>
          <w:sz w:val="22"/>
          <w:szCs w:val="22"/>
        </w:rPr>
      </w:pPr>
    </w:p>
    <w:p w14:paraId="51BDE0DE" w14:textId="7C60C20E" w:rsidR="0002252B" w:rsidRPr="00655E9C" w:rsidRDefault="0002252B" w:rsidP="00AE394E">
      <w:pPr>
        <w:ind w:left="4956"/>
        <w:jc w:val="both"/>
        <w:outlineLvl w:val="0"/>
      </w:pPr>
      <w:r w:rsidRPr="00655E9C">
        <w:rPr>
          <w:sz w:val="22"/>
          <w:szCs w:val="22"/>
        </w:rPr>
        <w:lastRenderedPageBreak/>
        <w:t>Lisa 1/1</w:t>
      </w:r>
    </w:p>
    <w:p w14:paraId="7C688022" w14:textId="58C9B45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töövõtulepingu 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allaadveeb"/>
        <w:jc w:val="right"/>
        <w:rPr>
          <w:lang w:val="et-EE"/>
        </w:rPr>
      </w:pPr>
      <w:r w:rsidRPr="00655E9C">
        <w:rPr>
          <w:rFonts w:eastAsia="Calibri"/>
          <w:szCs w:val="22"/>
          <w:lang w:val="et-EE"/>
        </w:rPr>
        <w:t>(hiliseima digitaalallkirja kuupäev)</w:t>
      </w:r>
    </w:p>
    <w:p w14:paraId="400D67FC" w14:textId="77777777" w:rsidR="00EF43B3" w:rsidRPr="00655E9C" w:rsidRDefault="00EF43B3" w:rsidP="00EF43B3">
      <w:pPr>
        <w:jc w:val="right"/>
        <w:outlineLvl w:val="0"/>
      </w:pPr>
    </w:p>
    <w:p w14:paraId="5D5AF98C" w14:textId="77777777" w:rsidR="00EF43B3" w:rsidRPr="00655E9C" w:rsidRDefault="00EF43B3" w:rsidP="00824FAA">
      <w:pPr>
        <w:jc w:val="both"/>
        <w:outlineLvl w:val="0"/>
      </w:pPr>
    </w:p>
    <w:p w14:paraId="0624693F" w14:textId="7BA7737D" w:rsidR="00824FAA" w:rsidRPr="00655E9C" w:rsidRDefault="0002252B" w:rsidP="007633AC">
      <w:pPr>
        <w:pStyle w:val="Loendilik"/>
        <w:numPr>
          <w:ilvl w:val="0"/>
          <w:numId w:val="22"/>
        </w:num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77777777" w:rsidR="00824FAA" w:rsidRPr="00655E9C"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00524C27">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060DEFC">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00524C27">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00524C27">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87151C7" w14:textId="77777777" w:rsidR="007633AC" w:rsidRPr="00655E9C" w:rsidRDefault="007633AC" w:rsidP="00824FAA">
      <w:pPr>
        <w:jc w:val="both"/>
      </w:pPr>
    </w:p>
    <w:p w14:paraId="5E5B39A6" w14:textId="0B274591" w:rsidR="00824FAA" w:rsidRPr="00655E9C" w:rsidRDefault="0002252B" w:rsidP="007633AC">
      <w:pPr>
        <w:pStyle w:val="Loendilik"/>
        <w:numPr>
          <w:ilvl w:val="0"/>
          <w:numId w:val="22"/>
        </w:numPr>
        <w:jc w:val="both"/>
      </w:pPr>
      <w:r w:rsidRPr="00655E9C">
        <w:t>Käesoleva lisaga t</w:t>
      </w:r>
      <w:r w:rsidR="00824FAA" w:rsidRPr="00655E9C">
        <w:t xml:space="preserve">öövõtja kinnitab, et on suuteline kalendrikuus maksimaalselt raiuma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 xml:space="preserve">3 </w:t>
      </w:r>
      <w:r w:rsidR="00824FAA" w:rsidRPr="00655E9C">
        <w:t xml:space="preserve">ja kokku vedama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3</w:t>
      </w:r>
      <w:r w:rsidRPr="00655E9C">
        <w:t>.</w:t>
      </w:r>
    </w:p>
    <w:p w14:paraId="6CBF86E5" w14:textId="77777777" w:rsidR="00824FAA" w:rsidRPr="00655E9C" w:rsidRDefault="00824FAA" w:rsidP="00824FAA">
      <w:pPr>
        <w:spacing w:line="240" w:lineRule="exact"/>
        <w:jc w:val="both"/>
      </w:pPr>
    </w:p>
    <w:p w14:paraId="0AA6E71F" w14:textId="77777777" w:rsidR="00824FAA" w:rsidRPr="00655E9C" w:rsidRDefault="0002252B" w:rsidP="00824FAA">
      <w:pPr>
        <w:jc w:val="both"/>
        <w:outlineLvl w:val="0"/>
        <w:rPr>
          <w:b/>
        </w:rPr>
      </w:pPr>
      <w:r w:rsidRPr="00655E9C">
        <w:rPr>
          <w:b/>
        </w:rPr>
        <w:t>Poolte allkirjad</w:t>
      </w:r>
    </w:p>
    <w:p w14:paraId="3FFD4157" w14:textId="77777777" w:rsidR="0002252B" w:rsidRPr="00655E9C" w:rsidRDefault="0002252B" w:rsidP="00824FAA">
      <w:pPr>
        <w:jc w:val="both"/>
        <w:outlineLvl w:val="0"/>
        <w:rPr>
          <w:b/>
        </w:rPr>
      </w:pPr>
    </w:p>
    <w:p w14:paraId="71C07F78" w14:textId="77777777" w:rsidR="00824FAA" w:rsidRPr="00655E9C" w:rsidRDefault="0002252B" w:rsidP="00824FAA">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00824FAA" w:rsidRPr="00655E9C">
        <w:rPr>
          <w:b/>
        </w:rPr>
        <w:t>Töövõtja</w:t>
      </w:r>
      <w:r w:rsidR="00824FAA" w:rsidRPr="00655E9C">
        <w:rPr>
          <w:b/>
        </w:rPr>
        <w:tab/>
      </w:r>
    </w:p>
    <w:p w14:paraId="00E708C5" w14:textId="77777777" w:rsidR="0002252B" w:rsidRPr="00655E9C" w:rsidRDefault="0002252B" w:rsidP="0002252B">
      <w:pPr>
        <w:jc w:val="both"/>
        <w:outlineLvl w:val="0"/>
        <w:rPr>
          <w:b/>
        </w:rPr>
      </w:pPr>
    </w:p>
    <w:p w14:paraId="3A482FE1" w14:textId="08AF0909" w:rsidR="0002252B" w:rsidRPr="00655E9C" w:rsidRDefault="00F9073A"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02252B" w:rsidRPr="00655E9C">
        <w:rPr>
          <w:b/>
        </w:rPr>
        <w:tab/>
      </w:r>
      <w:r w:rsidR="0002252B" w:rsidRPr="00655E9C">
        <w:rPr>
          <w:b/>
        </w:rPr>
        <w:tab/>
      </w:r>
      <w:r w:rsidR="0002252B" w:rsidRPr="00655E9C">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655E9C">
            <w:rPr>
              <w:b/>
              <w:lang w:eastAsia="en-US"/>
            </w:rPr>
            <w:t>(allkirjastatud digitaalselt)</w:t>
          </w:r>
        </w:sdtContent>
      </w:sdt>
      <w:r w:rsidR="00824FAA" w:rsidRPr="00655E9C">
        <w:rPr>
          <w:b/>
        </w:rPr>
        <w:tab/>
      </w:r>
    </w:p>
    <w:p w14:paraId="7E619B0F" w14:textId="77777777" w:rsidR="0002252B" w:rsidRPr="00655E9C" w:rsidRDefault="0002252B" w:rsidP="0002252B">
      <w:pPr>
        <w:jc w:val="both"/>
        <w:outlineLvl w:val="0"/>
        <w:rPr>
          <w:b/>
        </w:rPr>
      </w:pPr>
    </w:p>
    <w:p w14:paraId="01868F54" w14:textId="77777777" w:rsidR="00824FAA" w:rsidRPr="00655E9C" w:rsidRDefault="0002252B" w:rsidP="0002252B">
      <w:pPr>
        <w:tabs>
          <w:tab w:val="left" w:pos="708"/>
          <w:tab w:val="left" w:pos="1416"/>
          <w:tab w:val="left" w:pos="2124"/>
          <w:tab w:val="left" w:pos="2832"/>
          <w:tab w:val="left" w:pos="3540"/>
          <w:tab w:val="left" w:pos="4248"/>
          <w:tab w:val="left" w:pos="5865"/>
        </w:tabs>
        <w:jc w:val="both"/>
        <w:outlineLvl w:val="0"/>
        <w:rPr>
          <w:b/>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t xml:space="preserve">            </w:t>
      </w:r>
      <w:r w:rsidRPr="00655E9C">
        <w:rPr>
          <w:b/>
        </w:rPr>
        <w:fldChar w:fldCharType="begin"/>
      </w:r>
      <w:r w:rsidRPr="00655E9C">
        <w:instrText xml:space="preserve"> MACROBUTTON  AcceptAllChangesInDoc [Sisesta eesnimi ja perekonnanimi] </w:instrText>
      </w:r>
      <w:r w:rsidRPr="00655E9C">
        <w:rPr>
          <w:b/>
        </w:rPr>
        <w:fldChar w:fldCharType="end"/>
      </w: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02945A31" w14:textId="08AF676B" w:rsidR="00087116" w:rsidRPr="00655E9C" w:rsidRDefault="00087116">
      <w:pPr>
        <w:spacing w:after="200" w:line="276" w:lineRule="auto"/>
      </w:pPr>
      <w:r w:rsidRPr="00655E9C">
        <w:br w:type="page"/>
      </w:r>
    </w:p>
    <w:p w14:paraId="4C1F2DDD" w14:textId="77777777" w:rsidR="0002252B" w:rsidRPr="00655E9C" w:rsidRDefault="0002252B" w:rsidP="005D777F">
      <w:pPr>
        <w:ind w:left="4248" w:firstLine="708"/>
        <w:jc w:val="both"/>
        <w:outlineLvl w:val="0"/>
      </w:pPr>
    </w:p>
    <w:p w14:paraId="70DA50FE" w14:textId="77777777" w:rsidR="00B47884" w:rsidRPr="00B47884" w:rsidRDefault="00B47884" w:rsidP="00B47884">
      <w:pPr>
        <w:ind w:left="4248" w:firstLine="708"/>
        <w:jc w:val="both"/>
        <w:outlineLvl w:val="0"/>
        <w:rPr>
          <w:sz w:val="22"/>
          <w:szCs w:val="22"/>
        </w:rPr>
      </w:pPr>
      <w:r w:rsidRPr="00B47884">
        <w:rPr>
          <w:sz w:val="22"/>
          <w:szCs w:val="22"/>
        </w:rPr>
        <w:t>Lisa 2/1</w:t>
      </w:r>
    </w:p>
    <w:p w14:paraId="02621517" w14:textId="57B3467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77777777" w:rsidR="00B47884" w:rsidRPr="00B47884" w:rsidRDefault="00B47884" w:rsidP="00B47884">
      <w:pPr>
        <w:jc w:val="both"/>
        <w:rPr>
          <w:b/>
        </w:rPr>
      </w:pPr>
      <w:r w:rsidRPr="00B47884">
        <w:rPr>
          <w:b/>
        </w:rPr>
        <w:t>Hinnakokkuleppe raamistik (vorm)</w:t>
      </w:r>
    </w:p>
    <w:p w14:paraId="610074B3"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kehtiv „Lageraie hinnaraamistik“ on järgnev:</w:t>
      </w:r>
    </w:p>
    <w:p w14:paraId="6989D6C9" w14:textId="77777777" w:rsidR="00B47884" w:rsidRPr="00B47884" w:rsidRDefault="00B47884" w:rsidP="00B47884">
      <w:pPr>
        <w:jc w:val="both"/>
      </w:pPr>
      <w:r w:rsidRPr="00B47884">
        <w:rPr>
          <w:noProof/>
        </w:rPr>
        <w:drawing>
          <wp:inline distT="0" distB="0" distL="0" distR="0" wp14:anchorId="30887641" wp14:editId="7E2D566E">
            <wp:extent cx="3609975" cy="5572125"/>
            <wp:effectExtent l="0" t="0" r="9525" b="9525"/>
            <wp:docPr id="1047274734" name="Picture 10472747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77777777" w:rsidR="00B47884" w:rsidRPr="00B47884" w:rsidRDefault="00B47884" w:rsidP="00B47884">
      <w:pPr>
        <w:ind w:left="4248" w:firstLine="708"/>
        <w:jc w:val="both"/>
        <w:outlineLvl w:val="0"/>
        <w:rPr>
          <w:sz w:val="22"/>
          <w:szCs w:val="22"/>
        </w:rPr>
      </w:pPr>
    </w:p>
    <w:p w14:paraId="1B653EAF" w14:textId="77777777" w:rsidR="00B47884" w:rsidRPr="00B47884" w:rsidRDefault="00B47884" w:rsidP="00B47884">
      <w:pPr>
        <w:ind w:left="4248" w:firstLine="708"/>
        <w:jc w:val="both"/>
        <w:outlineLvl w:val="0"/>
        <w:rPr>
          <w:sz w:val="22"/>
          <w:szCs w:val="22"/>
        </w:rPr>
      </w:pPr>
      <w:bookmarkStart w:id="6" w:name="_Hlk103096594"/>
      <w:r w:rsidRPr="00B47884">
        <w:rPr>
          <w:sz w:val="22"/>
          <w:szCs w:val="22"/>
        </w:rPr>
        <w:t>Lisa 2/1</w:t>
      </w:r>
    </w:p>
    <w:p w14:paraId="1622736D" w14:textId="6D6FB97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77777777" w:rsidR="00B47884" w:rsidRPr="00B47884" w:rsidRDefault="00B47884" w:rsidP="00B47884">
      <w:pPr>
        <w:jc w:val="both"/>
        <w:rPr>
          <w:sz w:val="16"/>
          <w:szCs w:val="16"/>
        </w:rPr>
      </w:pPr>
      <w:r w:rsidRPr="00B47884">
        <w:rPr>
          <w:b/>
        </w:rPr>
        <w:t>Hinnakokkuleppe raamistik (vorm)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kehtiv „Kokkuveo hinnaraamistik“ on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6CD37041" w14:textId="77777777" w:rsidR="00B47884" w:rsidRPr="00B47884" w:rsidRDefault="00B47884" w:rsidP="00B47884">
      <w:pPr>
        <w:jc w:val="both"/>
        <w:outlineLvl w:val="0"/>
        <w:rPr>
          <w:b/>
          <w:sz w:val="16"/>
          <w:szCs w:val="16"/>
        </w:rPr>
      </w:pPr>
    </w:p>
    <w:p w14:paraId="06865338" w14:textId="77777777" w:rsidR="00B47884" w:rsidRPr="00B47884" w:rsidRDefault="00B47884" w:rsidP="00B47884">
      <w:pPr>
        <w:ind w:left="708" w:firstLine="708"/>
        <w:jc w:val="center"/>
        <w:outlineLvl w:val="0"/>
        <w:rPr>
          <w:sz w:val="22"/>
          <w:szCs w:val="22"/>
        </w:rPr>
      </w:pPr>
      <w:r w:rsidRPr="00B47884">
        <w:rPr>
          <w:sz w:val="22"/>
          <w:szCs w:val="22"/>
        </w:rPr>
        <w:t xml:space="preserve">   </w:t>
      </w:r>
    </w:p>
    <w:bookmarkEnd w:id="6"/>
    <w:p w14:paraId="6A334A82" w14:textId="77777777" w:rsidR="00B47884" w:rsidRPr="00B47884" w:rsidRDefault="00B47884" w:rsidP="00B47884">
      <w:pPr>
        <w:ind w:left="708" w:firstLine="708"/>
        <w:jc w:val="center"/>
        <w:outlineLvl w:val="0"/>
        <w:rPr>
          <w:sz w:val="22"/>
          <w:szCs w:val="22"/>
        </w:rPr>
      </w:pPr>
    </w:p>
    <w:p w14:paraId="4CBE3BC9" w14:textId="77777777" w:rsidR="00B47884" w:rsidRPr="00B47884" w:rsidRDefault="00B47884" w:rsidP="00B47884">
      <w:pPr>
        <w:ind w:left="708" w:firstLine="708"/>
        <w:jc w:val="center"/>
        <w:outlineLvl w:val="0"/>
        <w:rPr>
          <w:sz w:val="22"/>
          <w:szCs w:val="22"/>
        </w:rPr>
      </w:pPr>
    </w:p>
    <w:p w14:paraId="390870B3" w14:textId="77777777" w:rsidR="00B47884" w:rsidRPr="00B47884" w:rsidRDefault="00B47884" w:rsidP="00B47884">
      <w:pPr>
        <w:ind w:left="708" w:firstLine="708"/>
        <w:jc w:val="center"/>
        <w:outlineLvl w:val="0"/>
        <w:rPr>
          <w:sz w:val="22"/>
          <w:szCs w:val="22"/>
        </w:rPr>
      </w:pPr>
      <w:r w:rsidRPr="00B47884">
        <w:rPr>
          <w:sz w:val="22"/>
          <w:szCs w:val="22"/>
        </w:rPr>
        <w:t>Lisa 2/1</w:t>
      </w:r>
    </w:p>
    <w:p w14:paraId="13D86556" w14:textId="1CF5D41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77777777" w:rsidR="00B47884" w:rsidRPr="00B47884" w:rsidRDefault="00B47884" w:rsidP="00B47884">
      <w:pPr>
        <w:rPr>
          <w:b/>
        </w:rPr>
      </w:pPr>
      <w:r w:rsidRPr="00B47884">
        <w:rPr>
          <w:b/>
        </w:rPr>
        <w:t>Hinnakokkuleppe raamistik (vorm)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on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7"/>
          <w:footerReference w:type="default" r:id="rId18"/>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7777777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77777777" w:rsidR="00B47884" w:rsidRPr="00B47884" w:rsidRDefault="00B47884" w:rsidP="00B47884">
      <w:pPr>
        <w:rPr>
          <w:b/>
        </w:rPr>
      </w:pPr>
      <w:r w:rsidRPr="00B47884">
        <w:rPr>
          <w:b/>
        </w:rPr>
        <w:t>Hinnakokkuleppe raamistik (vorm)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Pr="00B47884">
        <w:t xml:space="preserve"> 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8F9B630"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77777777" w:rsidR="00B47884" w:rsidRPr="00B47884" w:rsidRDefault="00B47884" w:rsidP="00B47884">
      <w:pPr>
        <w:jc w:val="both"/>
        <w:rPr>
          <w:sz w:val="16"/>
          <w:szCs w:val="16"/>
        </w:rPr>
      </w:pPr>
      <w:r w:rsidRPr="00B47884">
        <w:rPr>
          <w:b/>
        </w:rPr>
        <w:t>Hinnakokkuleppe raamistik (vorm)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kehtiv „Tüveste raie hinnaraamistik“ on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Kontuurtabel"/>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22F98467" w14:textId="77777777" w:rsidR="00B47884" w:rsidRPr="00B47884" w:rsidRDefault="00B47884" w:rsidP="00B47884">
      <w:pPr>
        <w:jc w:val="both"/>
        <w:outlineLvl w:val="0"/>
        <w:rPr>
          <w:b/>
        </w:rPr>
      </w:pPr>
    </w:p>
    <w:p w14:paraId="59592EA5"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7" w:name="_Hlk103097062"/>
      <w:bookmarkStart w:id="8" w:name="_Hlk103097259"/>
      <w:r w:rsidRPr="00B47884">
        <w:rPr>
          <w:sz w:val="22"/>
          <w:szCs w:val="22"/>
        </w:rPr>
        <w:t>Lisa 2/1</w:t>
      </w:r>
    </w:p>
    <w:p w14:paraId="5DBAB703" w14:textId="7432A1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77777777" w:rsidR="00B47884" w:rsidRPr="00B47884" w:rsidRDefault="00B47884" w:rsidP="00B47884">
      <w:pPr>
        <w:jc w:val="both"/>
        <w:rPr>
          <w:sz w:val="16"/>
          <w:szCs w:val="16"/>
        </w:rPr>
      </w:pPr>
      <w:bookmarkStart w:id="9" w:name="_Hlk103097122"/>
      <w:bookmarkEnd w:id="7"/>
      <w:r w:rsidRPr="00B47884">
        <w:rPr>
          <w:b/>
        </w:rPr>
        <w:t>Hinnakokkuleppe raamistik (vorm)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kehtiv „Energiapuidu kokkuveo hinnaraamistik“ on järgnev:</w:t>
      </w:r>
    </w:p>
    <w:bookmarkEnd w:id="9"/>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0" w:name="_Hlk103097525"/>
            <w:bookmarkEnd w:id="8"/>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0"/>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3CA78BBA" w14:textId="77777777" w:rsidR="00B47884" w:rsidRPr="00B47884" w:rsidRDefault="00B47884" w:rsidP="00B47884">
      <w:pPr>
        <w:ind w:left="708" w:firstLine="708"/>
        <w:jc w:val="center"/>
        <w:outlineLvl w:val="0"/>
        <w:rPr>
          <w:sz w:val="22"/>
          <w:szCs w:val="22"/>
        </w:rPr>
      </w:pPr>
      <w:r w:rsidRPr="00B47884">
        <w:rPr>
          <w:sz w:val="22"/>
          <w:szCs w:val="22"/>
        </w:rPr>
        <w:t xml:space="preserve">   </w:t>
      </w:r>
    </w:p>
    <w:p w14:paraId="6E38542C" w14:textId="77777777" w:rsidR="00B47884" w:rsidRPr="00B47884" w:rsidRDefault="00B47884" w:rsidP="00B47884">
      <w:pPr>
        <w:ind w:left="4956"/>
        <w:jc w:val="both"/>
        <w:outlineLvl w:val="0"/>
        <w:rPr>
          <w:sz w:val="22"/>
          <w:szCs w:val="22"/>
        </w:rPr>
      </w:pPr>
      <w:r w:rsidRPr="00B47884">
        <w:rPr>
          <w:sz w:val="22"/>
          <w:szCs w:val="22"/>
        </w:rPr>
        <w:lastRenderedPageBreak/>
        <w:t>Lisa 3/1</w:t>
      </w:r>
    </w:p>
    <w:p w14:paraId="02022134" w14:textId="4C48048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töövõtulepingu 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Default="00B47884" w:rsidP="00B47884">
      <w:pPr>
        <w:rPr>
          <w:b/>
          <w:bCs/>
          <w:color w:val="000000"/>
        </w:rPr>
      </w:pPr>
      <w:r w:rsidRPr="00B47884">
        <w:rPr>
          <w:b/>
          <w:bCs/>
          <w:color w:val="000000"/>
        </w:rPr>
        <w:t>Keskmised kütusekulud raiel ja kokkuveol</w:t>
      </w:r>
    </w:p>
    <w:p w14:paraId="59A54F27" w14:textId="77777777" w:rsidR="00EB3EBE" w:rsidRDefault="00EB3EBE" w:rsidP="00B47884">
      <w:pPr>
        <w:rPr>
          <w:b/>
          <w:bCs/>
          <w:color w:val="000000"/>
        </w:rPr>
      </w:pPr>
    </w:p>
    <w:p w14:paraId="269DBD83" w14:textId="0C7C1273" w:rsidR="00EB3EBE" w:rsidRPr="00B47884" w:rsidRDefault="00EB3EBE" w:rsidP="00B47884">
      <w:pPr>
        <w:rPr>
          <w:b/>
          <w:bCs/>
          <w:color w:val="000000"/>
        </w:rPr>
      </w:pPr>
      <w:r w:rsidRPr="00B47884">
        <w:rPr>
          <w:b/>
          <w:bCs/>
        </w:rPr>
        <w:t>Keskmised kütusekulud raiel</w:t>
      </w:r>
    </w:p>
    <w:p w14:paraId="2F775F51" w14:textId="77777777" w:rsidR="00B47884" w:rsidRPr="00B47884" w:rsidRDefault="00B47884" w:rsidP="00B47884"/>
    <w:p w14:paraId="11906239" w14:textId="346E48C9" w:rsidR="00B47884" w:rsidRPr="00B47884" w:rsidRDefault="00B47884" w:rsidP="00B47884">
      <w:pPr>
        <w:rPr>
          <w:b/>
          <w:bCs/>
        </w:rPr>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B47884" w:rsidRPr="00B47884" w14:paraId="5433DCE5" w14:textId="77777777" w:rsidTr="00D20908">
        <w:trPr>
          <w:trHeight w:val="517"/>
        </w:trPr>
        <w:tc>
          <w:tcPr>
            <w:tcW w:w="1271" w:type="dxa"/>
            <w:vMerge w:val="restart"/>
            <w:hideMark/>
          </w:tcPr>
          <w:p w14:paraId="4FB73B9E" w14:textId="77777777" w:rsidR="00B47884" w:rsidRPr="00B47884" w:rsidRDefault="00B47884" w:rsidP="00B47884">
            <w:pPr>
              <w:jc w:val="center"/>
              <w:rPr>
                <w:b/>
                <w:bCs/>
              </w:rPr>
            </w:pPr>
            <w:r w:rsidRPr="00B47884">
              <w:rPr>
                <w:b/>
                <w:bCs/>
              </w:rPr>
              <w:t>Tüvemaht koore pealt</w:t>
            </w:r>
          </w:p>
        </w:tc>
        <w:tc>
          <w:tcPr>
            <w:tcW w:w="851" w:type="dxa"/>
            <w:vMerge w:val="restart"/>
            <w:hideMark/>
          </w:tcPr>
          <w:p w14:paraId="4377073F"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945" w:type="dxa"/>
            <w:vMerge w:val="restart"/>
            <w:noWrap/>
            <w:hideMark/>
          </w:tcPr>
          <w:p w14:paraId="485DD67A"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c>
          <w:tcPr>
            <w:tcW w:w="1323" w:type="dxa"/>
            <w:vMerge w:val="restart"/>
            <w:hideMark/>
          </w:tcPr>
          <w:p w14:paraId="52F9D0F3" w14:textId="77777777" w:rsidR="00B47884" w:rsidRPr="00B47884" w:rsidRDefault="00B47884" w:rsidP="00B47884">
            <w:pPr>
              <w:jc w:val="center"/>
              <w:rPr>
                <w:b/>
                <w:bCs/>
              </w:rPr>
            </w:pPr>
            <w:r w:rsidRPr="00B47884">
              <w:rPr>
                <w:b/>
                <w:bCs/>
              </w:rPr>
              <w:t>Tüvemaht koore pealt</w:t>
            </w:r>
          </w:p>
        </w:tc>
        <w:tc>
          <w:tcPr>
            <w:tcW w:w="1134" w:type="dxa"/>
            <w:vMerge w:val="restart"/>
            <w:hideMark/>
          </w:tcPr>
          <w:p w14:paraId="54D1D0D2"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1044DA44"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B47884" w:rsidRPr="00B47884" w:rsidRDefault="00B47884" w:rsidP="00B47884">
            <w:pPr>
              <w:jc w:val="center"/>
              <w:rPr>
                <w:b/>
                <w:bCs/>
              </w:rPr>
            </w:pPr>
            <w:r w:rsidRPr="00B47884">
              <w:rPr>
                <w:b/>
                <w:bCs/>
              </w:rPr>
              <w:t>Tüvemaht koore pealt</w:t>
            </w:r>
          </w:p>
        </w:tc>
        <w:tc>
          <w:tcPr>
            <w:tcW w:w="850" w:type="dxa"/>
            <w:vMerge w:val="restart"/>
            <w:hideMark/>
          </w:tcPr>
          <w:p w14:paraId="179A0744"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993" w:type="dxa"/>
            <w:vMerge w:val="restart"/>
            <w:noWrap/>
            <w:hideMark/>
          </w:tcPr>
          <w:p w14:paraId="0B1588F5"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r>
      <w:tr w:rsidR="00B47884" w:rsidRPr="00B47884" w14:paraId="3F05BBCD" w14:textId="77777777" w:rsidTr="00D20908">
        <w:trPr>
          <w:trHeight w:val="517"/>
        </w:trPr>
        <w:tc>
          <w:tcPr>
            <w:tcW w:w="1271" w:type="dxa"/>
            <w:vMerge/>
            <w:hideMark/>
          </w:tcPr>
          <w:p w14:paraId="64AE1861" w14:textId="77777777" w:rsidR="00B47884" w:rsidRPr="00B47884" w:rsidRDefault="00B47884" w:rsidP="00B47884">
            <w:pPr>
              <w:rPr>
                <w:b/>
                <w:bCs/>
              </w:rPr>
            </w:pPr>
          </w:p>
        </w:tc>
        <w:tc>
          <w:tcPr>
            <w:tcW w:w="851" w:type="dxa"/>
            <w:vMerge/>
            <w:hideMark/>
          </w:tcPr>
          <w:p w14:paraId="05EA1D41" w14:textId="77777777" w:rsidR="00B47884" w:rsidRPr="00B47884" w:rsidRDefault="00B47884" w:rsidP="00B47884">
            <w:pPr>
              <w:rPr>
                <w:b/>
                <w:bCs/>
              </w:rPr>
            </w:pPr>
          </w:p>
        </w:tc>
        <w:tc>
          <w:tcPr>
            <w:tcW w:w="945" w:type="dxa"/>
            <w:vMerge/>
            <w:hideMark/>
          </w:tcPr>
          <w:p w14:paraId="0170FC31" w14:textId="77777777" w:rsidR="00B47884" w:rsidRPr="00B47884" w:rsidRDefault="00B47884" w:rsidP="00B47884">
            <w:pPr>
              <w:rPr>
                <w:b/>
                <w:bCs/>
              </w:rPr>
            </w:pPr>
          </w:p>
        </w:tc>
        <w:tc>
          <w:tcPr>
            <w:tcW w:w="1323" w:type="dxa"/>
            <w:vMerge/>
            <w:hideMark/>
          </w:tcPr>
          <w:p w14:paraId="66879267" w14:textId="77777777" w:rsidR="00B47884" w:rsidRPr="00B47884" w:rsidRDefault="00B47884" w:rsidP="00B47884">
            <w:pPr>
              <w:rPr>
                <w:b/>
                <w:bCs/>
              </w:rPr>
            </w:pPr>
          </w:p>
        </w:tc>
        <w:tc>
          <w:tcPr>
            <w:tcW w:w="1134" w:type="dxa"/>
            <w:vMerge/>
            <w:hideMark/>
          </w:tcPr>
          <w:p w14:paraId="7A0878DE" w14:textId="77777777" w:rsidR="00B47884" w:rsidRPr="00B47884" w:rsidRDefault="00B47884" w:rsidP="00B47884">
            <w:pPr>
              <w:rPr>
                <w:b/>
                <w:bCs/>
              </w:rPr>
            </w:pPr>
          </w:p>
        </w:tc>
        <w:tc>
          <w:tcPr>
            <w:tcW w:w="850" w:type="dxa"/>
            <w:vMerge/>
            <w:hideMark/>
          </w:tcPr>
          <w:p w14:paraId="3211E731" w14:textId="77777777" w:rsidR="00B47884" w:rsidRPr="00B47884" w:rsidRDefault="00B47884" w:rsidP="00B47884">
            <w:pPr>
              <w:rPr>
                <w:b/>
                <w:bCs/>
              </w:rPr>
            </w:pPr>
          </w:p>
        </w:tc>
        <w:tc>
          <w:tcPr>
            <w:tcW w:w="1276" w:type="dxa"/>
            <w:vMerge/>
            <w:hideMark/>
          </w:tcPr>
          <w:p w14:paraId="73DF1718" w14:textId="77777777" w:rsidR="00B47884" w:rsidRPr="00B47884" w:rsidRDefault="00B47884" w:rsidP="00B47884">
            <w:pPr>
              <w:rPr>
                <w:b/>
                <w:bCs/>
              </w:rPr>
            </w:pPr>
          </w:p>
        </w:tc>
        <w:tc>
          <w:tcPr>
            <w:tcW w:w="850" w:type="dxa"/>
            <w:vMerge/>
            <w:hideMark/>
          </w:tcPr>
          <w:p w14:paraId="5085DAD2" w14:textId="77777777" w:rsidR="00B47884" w:rsidRPr="00B47884" w:rsidRDefault="00B47884" w:rsidP="00B47884">
            <w:pPr>
              <w:rPr>
                <w:b/>
                <w:bCs/>
              </w:rPr>
            </w:pPr>
          </w:p>
        </w:tc>
        <w:tc>
          <w:tcPr>
            <w:tcW w:w="993" w:type="dxa"/>
            <w:vMerge/>
            <w:hideMark/>
          </w:tcPr>
          <w:p w14:paraId="3A2881BB" w14:textId="77777777" w:rsidR="00B47884" w:rsidRPr="00B47884" w:rsidRDefault="00B47884" w:rsidP="00B47884">
            <w:pPr>
              <w:rPr>
                <w:b/>
                <w:bCs/>
              </w:rPr>
            </w:pPr>
          </w:p>
        </w:tc>
      </w:tr>
      <w:tr w:rsidR="00B47884" w:rsidRPr="00B47884" w14:paraId="4A2224F8" w14:textId="77777777" w:rsidTr="00D20908">
        <w:trPr>
          <w:trHeight w:val="288"/>
        </w:trPr>
        <w:tc>
          <w:tcPr>
            <w:tcW w:w="1271" w:type="dxa"/>
            <w:noWrap/>
            <w:hideMark/>
          </w:tcPr>
          <w:p w14:paraId="5A026B48" w14:textId="77777777" w:rsidR="00B47884" w:rsidRPr="00B47884" w:rsidRDefault="00B47884" w:rsidP="00B47884">
            <w:r w:rsidRPr="00B47884">
              <w:t>0,01</w:t>
            </w:r>
          </w:p>
        </w:tc>
        <w:tc>
          <w:tcPr>
            <w:tcW w:w="851" w:type="dxa"/>
            <w:noWrap/>
            <w:hideMark/>
          </w:tcPr>
          <w:p w14:paraId="29DA91C2" w14:textId="77777777" w:rsidR="00B47884" w:rsidRPr="00B47884" w:rsidRDefault="00B47884" w:rsidP="00B47884">
            <w:r w:rsidRPr="00B47884">
              <w:t>4,9</w:t>
            </w:r>
          </w:p>
        </w:tc>
        <w:tc>
          <w:tcPr>
            <w:tcW w:w="945" w:type="dxa"/>
            <w:noWrap/>
            <w:hideMark/>
          </w:tcPr>
          <w:p w14:paraId="411688D5" w14:textId="77777777" w:rsidR="00B47884" w:rsidRPr="00B47884" w:rsidRDefault="00B47884" w:rsidP="00B47884">
            <w:r w:rsidRPr="00B47884">
              <w:t>6,5</w:t>
            </w:r>
          </w:p>
        </w:tc>
        <w:tc>
          <w:tcPr>
            <w:tcW w:w="1323" w:type="dxa"/>
            <w:noWrap/>
            <w:hideMark/>
          </w:tcPr>
          <w:p w14:paraId="188C268D" w14:textId="77777777" w:rsidR="00B47884" w:rsidRPr="00B47884" w:rsidRDefault="00B47884" w:rsidP="00B47884">
            <w:r w:rsidRPr="00B47884">
              <w:t>0,34</w:t>
            </w:r>
          </w:p>
        </w:tc>
        <w:tc>
          <w:tcPr>
            <w:tcW w:w="1134" w:type="dxa"/>
            <w:noWrap/>
            <w:hideMark/>
          </w:tcPr>
          <w:p w14:paraId="53AFBA86" w14:textId="77777777" w:rsidR="00B47884" w:rsidRPr="00B47884" w:rsidRDefault="00B47884" w:rsidP="00B47884">
            <w:r w:rsidRPr="00B47884">
              <w:t>1,1</w:t>
            </w:r>
          </w:p>
        </w:tc>
        <w:tc>
          <w:tcPr>
            <w:tcW w:w="850" w:type="dxa"/>
            <w:noWrap/>
            <w:hideMark/>
          </w:tcPr>
          <w:p w14:paraId="17939594" w14:textId="77777777" w:rsidR="00B47884" w:rsidRPr="00B47884" w:rsidRDefault="00B47884" w:rsidP="00B47884">
            <w:r w:rsidRPr="00B47884">
              <w:t>1,1</w:t>
            </w:r>
          </w:p>
        </w:tc>
        <w:tc>
          <w:tcPr>
            <w:tcW w:w="1276" w:type="dxa"/>
            <w:noWrap/>
            <w:hideMark/>
          </w:tcPr>
          <w:p w14:paraId="13DDFBA7" w14:textId="77777777" w:rsidR="00B47884" w:rsidRPr="00B47884" w:rsidRDefault="00B47884" w:rsidP="00B47884">
            <w:r w:rsidRPr="00B47884">
              <w:t>0,67</w:t>
            </w:r>
          </w:p>
        </w:tc>
        <w:tc>
          <w:tcPr>
            <w:tcW w:w="850" w:type="dxa"/>
            <w:noWrap/>
            <w:hideMark/>
          </w:tcPr>
          <w:p w14:paraId="460BE193" w14:textId="77777777" w:rsidR="00B47884" w:rsidRPr="00B47884" w:rsidRDefault="00B47884" w:rsidP="00B47884">
            <w:r w:rsidRPr="00B47884">
              <w:t>0,9</w:t>
            </w:r>
          </w:p>
        </w:tc>
        <w:tc>
          <w:tcPr>
            <w:tcW w:w="993" w:type="dxa"/>
            <w:noWrap/>
            <w:hideMark/>
          </w:tcPr>
          <w:p w14:paraId="50D9AF2D" w14:textId="77777777" w:rsidR="00B47884" w:rsidRPr="00B47884" w:rsidRDefault="00B47884" w:rsidP="00B47884">
            <w:r w:rsidRPr="00B47884">
              <w:t>0,9</w:t>
            </w:r>
          </w:p>
        </w:tc>
      </w:tr>
      <w:tr w:rsidR="00B47884" w:rsidRPr="00B47884" w14:paraId="60C8FFC6" w14:textId="77777777" w:rsidTr="00D20908">
        <w:trPr>
          <w:trHeight w:val="288"/>
        </w:trPr>
        <w:tc>
          <w:tcPr>
            <w:tcW w:w="1271" w:type="dxa"/>
            <w:noWrap/>
            <w:hideMark/>
          </w:tcPr>
          <w:p w14:paraId="1AF10CD9" w14:textId="77777777" w:rsidR="00B47884" w:rsidRPr="00B47884" w:rsidRDefault="00B47884" w:rsidP="00B47884">
            <w:r w:rsidRPr="00B47884">
              <w:t>0,02</w:t>
            </w:r>
          </w:p>
        </w:tc>
        <w:tc>
          <w:tcPr>
            <w:tcW w:w="851" w:type="dxa"/>
            <w:noWrap/>
            <w:hideMark/>
          </w:tcPr>
          <w:p w14:paraId="2C8690A3" w14:textId="77777777" w:rsidR="00B47884" w:rsidRPr="00B47884" w:rsidRDefault="00B47884" w:rsidP="00B47884">
            <w:r w:rsidRPr="00B47884">
              <w:t>3,7</w:t>
            </w:r>
          </w:p>
        </w:tc>
        <w:tc>
          <w:tcPr>
            <w:tcW w:w="945" w:type="dxa"/>
            <w:noWrap/>
            <w:hideMark/>
          </w:tcPr>
          <w:p w14:paraId="416792B5" w14:textId="77777777" w:rsidR="00B47884" w:rsidRPr="00B47884" w:rsidRDefault="00B47884" w:rsidP="00B47884">
            <w:r w:rsidRPr="00B47884">
              <w:t>4,9</w:t>
            </w:r>
          </w:p>
        </w:tc>
        <w:tc>
          <w:tcPr>
            <w:tcW w:w="1323" w:type="dxa"/>
            <w:noWrap/>
            <w:hideMark/>
          </w:tcPr>
          <w:p w14:paraId="3D740D42" w14:textId="77777777" w:rsidR="00B47884" w:rsidRPr="00B47884" w:rsidRDefault="00B47884" w:rsidP="00B47884">
            <w:r w:rsidRPr="00B47884">
              <w:t>0,35</w:t>
            </w:r>
          </w:p>
        </w:tc>
        <w:tc>
          <w:tcPr>
            <w:tcW w:w="1134" w:type="dxa"/>
            <w:noWrap/>
            <w:hideMark/>
          </w:tcPr>
          <w:p w14:paraId="282D7F36" w14:textId="77777777" w:rsidR="00B47884" w:rsidRPr="00B47884" w:rsidRDefault="00B47884" w:rsidP="00B47884">
            <w:r w:rsidRPr="00B47884">
              <w:t>1,1</w:t>
            </w:r>
          </w:p>
        </w:tc>
        <w:tc>
          <w:tcPr>
            <w:tcW w:w="850" w:type="dxa"/>
            <w:noWrap/>
            <w:hideMark/>
          </w:tcPr>
          <w:p w14:paraId="7475F31C" w14:textId="77777777" w:rsidR="00B47884" w:rsidRPr="00B47884" w:rsidRDefault="00B47884" w:rsidP="00B47884">
            <w:r w:rsidRPr="00B47884">
              <w:t>1,1</w:t>
            </w:r>
          </w:p>
        </w:tc>
        <w:tc>
          <w:tcPr>
            <w:tcW w:w="1276" w:type="dxa"/>
            <w:noWrap/>
            <w:hideMark/>
          </w:tcPr>
          <w:p w14:paraId="6BFC77B9" w14:textId="77777777" w:rsidR="00B47884" w:rsidRPr="00B47884" w:rsidRDefault="00B47884" w:rsidP="00B47884">
            <w:r w:rsidRPr="00B47884">
              <w:t>0,68</w:t>
            </w:r>
          </w:p>
        </w:tc>
        <w:tc>
          <w:tcPr>
            <w:tcW w:w="850" w:type="dxa"/>
            <w:noWrap/>
            <w:hideMark/>
          </w:tcPr>
          <w:p w14:paraId="4F89EC77" w14:textId="77777777" w:rsidR="00B47884" w:rsidRPr="00B47884" w:rsidRDefault="00B47884" w:rsidP="00B47884">
            <w:r w:rsidRPr="00B47884">
              <w:t>0,9</w:t>
            </w:r>
          </w:p>
        </w:tc>
        <w:tc>
          <w:tcPr>
            <w:tcW w:w="993" w:type="dxa"/>
            <w:noWrap/>
            <w:hideMark/>
          </w:tcPr>
          <w:p w14:paraId="79417F99" w14:textId="77777777" w:rsidR="00B47884" w:rsidRPr="00B47884" w:rsidRDefault="00B47884" w:rsidP="00B47884">
            <w:r w:rsidRPr="00B47884">
              <w:t>0,9</w:t>
            </w:r>
          </w:p>
        </w:tc>
      </w:tr>
      <w:tr w:rsidR="00B47884" w:rsidRPr="00B47884" w14:paraId="48EECC0A" w14:textId="77777777" w:rsidTr="00D20908">
        <w:trPr>
          <w:trHeight w:val="288"/>
        </w:trPr>
        <w:tc>
          <w:tcPr>
            <w:tcW w:w="1271" w:type="dxa"/>
            <w:noWrap/>
            <w:hideMark/>
          </w:tcPr>
          <w:p w14:paraId="1A093E0D" w14:textId="77777777" w:rsidR="00B47884" w:rsidRPr="00B47884" w:rsidRDefault="00B47884" w:rsidP="00B47884">
            <w:r w:rsidRPr="00B47884">
              <w:t>0,03</w:t>
            </w:r>
          </w:p>
        </w:tc>
        <w:tc>
          <w:tcPr>
            <w:tcW w:w="851" w:type="dxa"/>
            <w:noWrap/>
            <w:hideMark/>
          </w:tcPr>
          <w:p w14:paraId="6F9E3A82" w14:textId="77777777" w:rsidR="00B47884" w:rsidRPr="00B47884" w:rsidRDefault="00B47884" w:rsidP="00B47884">
            <w:r w:rsidRPr="00B47884">
              <w:t>3,1</w:t>
            </w:r>
          </w:p>
        </w:tc>
        <w:tc>
          <w:tcPr>
            <w:tcW w:w="945" w:type="dxa"/>
            <w:noWrap/>
            <w:hideMark/>
          </w:tcPr>
          <w:p w14:paraId="24377980" w14:textId="77777777" w:rsidR="00B47884" w:rsidRPr="00B47884" w:rsidRDefault="00B47884" w:rsidP="00B47884">
            <w:r w:rsidRPr="00B47884">
              <w:t>4,1</w:t>
            </w:r>
          </w:p>
        </w:tc>
        <w:tc>
          <w:tcPr>
            <w:tcW w:w="1323" w:type="dxa"/>
            <w:noWrap/>
            <w:hideMark/>
          </w:tcPr>
          <w:p w14:paraId="7F3CE91B" w14:textId="77777777" w:rsidR="00B47884" w:rsidRPr="00B47884" w:rsidRDefault="00B47884" w:rsidP="00B47884">
            <w:r w:rsidRPr="00B47884">
              <w:t>0,36</w:t>
            </w:r>
          </w:p>
        </w:tc>
        <w:tc>
          <w:tcPr>
            <w:tcW w:w="1134" w:type="dxa"/>
            <w:noWrap/>
            <w:hideMark/>
          </w:tcPr>
          <w:p w14:paraId="5EC7A732" w14:textId="77777777" w:rsidR="00B47884" w:rsidRPr="00B47884" w:rsidRDefault="00B47884" w:rsidP="00B47884">
            <w:r w:rsidRPr="00B47884">
              <w:t>1,1</w:t>
            </w:r>
          </w:p>
        </w:tc>
        <w:tc>
          <w:tcPr>
            <w:tcW w:w="850" w:type="dxa"/>
            <w:noWrap/>
            <w:hideMark/>
          </w:tcPr>
          <w:p w14:paraId="2C6602B4" w14:textId="77777777" w:rsidR="00B47884" w:rsidRPr="00B47884" w:rsidRDefault="00B47884" w:rsidP="00B47884">
            <w:r w:rsidRPr="00B47884">
              <w:t>1,1</w:t>
            </w:r>
          </w:p>
        </w:tc>
        <w:tc>
          <w:tcPr>
            <w:tcW w:w="1276" w:type="dxa"/>
            <w:noWrap/>
            <w:hideMark/>
          </w:tcPr>
          <w:p w14:paraId="60828F8D" w14:textId="77777777" w:rsidR="00B47884" w:rsidRPr="00B47884" w:rsidRDefault="00B47884" w:rsidP="00B47884">
            <w:r w:rsidRPr="00B47884">
              <w:t>0,69</w:t>
            </w:r>
          </w:p>
        </w:tc>
        <w:tc>
          <w:tcPr>
            <w:tcW w:w="850" w:type="dxa"/>
            <w:noWrap/>
            <w:hideMark/>
          </w:tcPr>
          <w:p w14:paraId="0BC9FE1A" w14:textId="77777777" w:rsidR="00B47884" w:rsidRPr="00B47884" w:rsidRDefault="00B47884" w:rsidP="00B47884">
            <w:r w:rsidRPr="00B47884">
              <w:t>0,9</w:t>
            </w:r>
          </w:p>
        </w:tc>
        <w:tc>
          <w:tcPr>
            <w:tcW w:w="993" w:type="dxa"/>
            <w:noWrap/>
            <w:hideMark/>
          </w:tcPr>
          <w:p w14:paraId="5F25D1CF" w14:textId="77777777" w:rsidR="00B47884" w:rsidRPr="00B47884" w:rsidRDefault="00B47884" w:rsidP="00B47884">
            <w:r w:rsidRPr="00B47884">
              <w:t>0,9</w:t>
            </w:r>
          </w:p>
        </w:tc>
      </w:tr>
      <w:tr w:rsidR="00B47884" w:rsidRPr="00B47884" w14:paraId="0D315C54" w14:textId="77777777" w:rsidTr="00D20908">
        <w:trPr>
          <w:trHeight w:val="288"/>
        </w:trPr>
        <w:tc>
          <w:tcPr>
            <w:tcW w:w="1271" w:type="dxa"/>
            <w:noWrap/>
            <w:hideMark/>
          </w:tcPr>
          <w:p w14:paraId="0C166D4F" w14:textId="77777777" w:rsidR="00B47884" w:rsidRPr="00B47884" w:rsidRDefault="00B47884" w:rsidP="00B47884">
            <w:r w:rsidRPr="00B47884">
              <w:t>0,04</w:t>
            </w:r>
          </w:p>
        </w:tc>
        <w:tc>
          <w:tcPr>
            <w:tcW w:w="851" w:type="dxa"/>
            <w:noWrap/>
            <w:hideMark/>
          </w:tcPr>
          <w:p w14:paraId="536C22B9" w14:textId="77777777" w:rsidR="00B47884" w:rsidRPr="00B47884" w:rsidRDefault="00B47884" w:rsidP="00B47884">
            <w:r w:rsidRPr="00B47884">
              <w:t>2,8</w:t>
            </w:r>
          </w:p>
        </w:tc>
        <w:tc>
          <w:tcPr>
            <w:tcW w:w="945" w:type="dxa"/>
            <w:noWrap/>
            <w:hideMark/>
          </w:tcPr>
          <w:p w14:paraId="767D07CB" w14:textId="77777777" w:rsidR="00B47884" w:rsidRPr="00B47884" w:rsidRDefault="00B47884" w:rsidP="00B47884">
            <w:r w:rsidRPr="00B47884">
              <w:t>3,6</w:t>
            </w:r>
          </w:p>
        </w:tc>
        <w:tc>
          <w:tcPr>
            <w:tcW w:w="1323" w:type="dxa"/>
            <w:noWrap/>
            <w:hideMark/>
          </w:tcPr>
          <w:p w14:paraId="35A0E8DD" w14:textId="77777777" w:rsidR="00B47884" w:rsidRPr="00B47884" w:rsidRDefault="00B47884" w:rsidP="00B47884">
            <w:r w:rsidRPr="00B47884">
              <w:t>0,37</w:t>
            </w:r>
          </w:p>
        </w:tc>
        <w:tc>
          <w:tcPr>
            <w:tcW w:w="1134" w:type="dxa"/>
            <w:noWrap/>
            <w:hideMark/>
          </w:tcPr>
          <w:p w14:paraId="79123256" w14:textId="77777777" w:rsidR="00B47884" w:rsidRPr="00B47884" w:rsidRDefault="00B47884" w:rsidP="00B47884">
            <w:r w:rsidRPr="00B47884">
              <w:t>1,1</w:t>
            </w:r>
          </w:p>
        </w:tc>
        <w:tc>
          <w:tcPr>
            <w:tcW w:w="850" w:type="dxa"/>
            <w:noWrap/>
            <w:hideMark/>
          </w:tcPr>
          <w:p w14:paraId="4A21F518" w14:textId="77777777" w:rsidR="00B47884" w:rsidRPr="00B47884" w:rsidRDefault="00B47884" w:rsidP="00B47884">
            <w:r w:rsidRPr="00B47884">
              <w:t>1,1</w:t>
            </w:r>
          </w:p>
        </w:tc>
        <w:tc>
          <w:tcPr>
            <w:tcW w:w="1276" w:type="dxa"/>
            <w:noWrap/>
            <w:hideMark/>
          </w:tcPr>
          <w:p w14:paraId="13C46A45" w14:textId="77777777" w:rsidR="00B47884" w:rsidRPr="00B47884" w:rsidRDefault="00B47884" w:rsidP="00B47884">
            <w:r w:rsidRPr="00B47884">
              <w:t>0,70</w:t>
            </w:r>
          </w:p>
        </w:tc>
        <w:tc>
          <w:tcPr>
            <w:tcW w:w="850" w:type="dxa"/>
            <w:noWrap/>
            <w:hideMark/>
          </w:tcPr>
          <w:p w14:paraId="712D96A8" w14:textId="77777777" w:rsidR="00B47884" w:rsidRPr="00B47884" w:rsidRDefault="00B47884" w:rsidP="00B47884">
            <w:r w:rsidRPr="00B47884">
              <w:t>0,9</w:t>
            </w:r>
          </w:p>
        </w:tc>
        <w:tc>
          <w:tcPr>
            <w:tcW w:w="993" w:type="dxa"/>
            <w:noWrap/>
            <w:hideMark/>
          </w:tcPr>
          <w:p w14:paraId="7CF990B5" w14:textId="77777777" w:rsidR="00B47884" w:rsidRPr="00B47884" w:rsidRDefault="00B47884" w:rsidP="00B47884">
            <w:r w:rsidRPr="00B47884">
              <w:t>0,9</w:t>
            </w:r>
          </w:p>
        </w:tc>
      </w:tr>
      <w:tr w:rsidR="00B47884" w:rsidRPr="00B47884" w14:paraId="5B97518F" w14:textId="77777777" w:rsidTr="00D20908">
        <w:trPr>
          <w:trHeight w:val="288"/>
        </w:trPr>
        <w:tc>
          <w:tcPr>
            <w:tcW w:w="1271" w:type="dxa"/>
            <w:noWrap/>
            <w:hideMark/>
          </w:tcPr>
          <w:p w14:paraId="39AFBDA2" w14:textId="77777777" w:rsidR="00B47884" w:rsidRPr="00B47884" w:rsidRDefault="00B47884" w:rsidP="00B47884">
            <w:r w:rsidRPr="00B47884">
              <w:t>0,05</w:t>
            </w:r>
          </w:p>
        </w:tc>
        <w:tc>
          <w:tcPr>
            <w:tcW w:w="851" w:type="dxa"/>
            <w:noWrap/>
            <w:hideMark/>
          </w:tcPr>
          <w:p w14:paraId="260AD5C2" w14:textId="77777777" w:rsidR="00B47884" w:rsidRPr="00B47884" w:rsidRDefault="00B47884" w:rsidP="00B47884">
            <w:r w:rsidRPr="00B47884">
              <w:t>2,5</w:t>
            </w:r>
          </w:p>
        </w:tc>
        <w:tc>
          <w:tcPr>
            <w:tcW w:w="945" w:type="dxa"/>
            <w:noWrap/>
            <w:hideMark/>
          </w:tcPr>
          <w:p w14:paraId="08B72828" w14:textId="77777777" w:rsidR="00B47884" w:rsidRPr="00B47884" w:rsidRDefault="00B47884" w:rsidP="00B47884">
            <w:r w:rsidRPr="00B47884">
              <w:t>3,3</w:t>
            </w:r>
          </w:p>
        </w:tc>
        <w:tc>
          <w:tcPr>
            <w:tcW w:w="1323" w:type="dxa"/>
            <w:noWrap/>
            <w:hideMark/>
          </w:tcPr>
          <w:p w14:paraId="758C2E3E" w14:textId="77777777" w:rsidR="00B47884" w:rsidRPr="00B47884" w:rsidRDefault="00B47884" w:rsidP="00B47884">
            <w:r w:rsidRPr="00B47884">
              <w:t>0,38</w:t>
            </w:r>
          </w:p>
        </w:tc>
        <w:tc>
          <w:tcPr>
            <w:tcW w:w="1134" w:type="dxa"/>
            <w:noWrap/>
            <w:hideMark/>
          </w:tcPr>
          <w:p w14:paraId="1DD6E4B4" w14:textId="77777777" w:rsidR="00B47884" w:rsidRPr="00B47884" w:rsidRDefault="00B47884" w:rsidP="00B47884">
            <w:r w:rsidRPr="00B47884">
              <w:t>1,1</w:t>
            </w:r>
          </w:p>
        </w:tc>
        <w:tc>
          <w:tcPr>
            <w:tcW w:w="850" w:type="dxa"/>
            <w:noWrap/>
            <w:hideMark/>
          </w:tcPr>
          <w:p w14:paraId="5810A1AF" w14:textId="77777777" w:rsidR="00B47884" w:rsidRPr="00B47884" w:rsidRDefault="00B47884" w:rsidP="00B47884">
            <w:r w:rsidRPr="00B47884">
              <w:t>1,1</w:t>
            </w:r>
          </w:p>
        </w:tc>
        <w:tc>
          <w:tcPr>
            <w:tcW w:w="1276" w:type="dxa"/>
            <w:noWrap/>
            <w:hideMark/>
          </w:tcPr>
          <w:p w14:paraId="11179DAE" w14:textId="77777777" w:rsidR="00B47884" w:rsidRPr="00B47884" w:rsidRDefault="00B47884" w:rsidP="00B47884">
            <w:r w:rsidRPr="00B47884">
              <w:t>0,71</w:t>
            </w:r>
          </w:p>
        </w:tc>
        <w:tc>
          <w:tcPr>
            <w:tcW w:w="850" w:type="dxa"/>
            <w:noWrap/>
            <w:hideMark/>
          </w:tcPr>
          <w:p w14:paraId="5208CD4A" w14:textId="77777777" w:rsidR="00B47884" w:rsidRPr="00B47884" w:rsidRDefault="00B47884" w:rsidP="00B47884">
            <w:r w:rsidRPr="00B47884">
              <w:t>0,9</w:t>
            </w:r>
          </w:p>
        </w:tc>
        <w:tc>
          <w:tcPr>
            <w:tcW w:w="993" w:type="dxa"/>
            <w:noWrap/>
            <w:hideMark/>
          </w:tcPr>
          <w:p w14:paraId="36B868C0" w14:textId="77777777" w:rsidR="00B47884" w:rsidRPr="00B47884" w:rsidRDefault="00B47884" w:rsidP="00B47884">
            <w:r w:rsidRPr="00B47884">
              <w:t>0,9</w:t>
            </w:r>
          </w:p>
        </w:tc>
      </w:tr>
      <w:tr w:rsidR="00B47884" w:rsidRPr="00B47884" w14:paraId="04539F10" w14:textId="77777777" w:rsidTr="00D20908">
        <w:trPr>
          <w:trHeight w:val="288"/>
        </w:trPr>
        <w:tc>
          <w:tcPr>
            <w:tcW w:w="1271" w:type="dxa"/>
            <w:noWrap/>
            <w:hideMark/>
          </w:tcPr>
          <w:p w14:paraId="5720C38C" w14:textId="77777777" w:rsidR="00B47884" w:rsidRPr="00B47884" w:rsidRDefault="00B47884" w:rsidP="00B47884">
            <w:r w:rsidRPr="00B47884">
              <w:t>0,06</w:t>
            </w:r>
          </w:p>
        </w:tc>
        <w:tc>
          <w:tcPr>
            <w:tcW w:w="851" w:type="dxa"/>
            <w:noWrap/>
            <w:hideMark/>
          </w:tcPr>
          <w:p w14:paraId="1EFAC194" w14:textId="77777777" w:rsidR="00B47884" w:rsidRPr="00B47884" w:rsidRDefault="00B47884" w:rsidP="00B47884">
            <w:r w:rsidRPr="00B47884">
              <w:t>2,3</w:t>
            </w:r>
          </w:p>
        </w:tc>
        <w:tc>
          <w:tcPr>
            <w:tcW w:w="945" w:type="dxa"/>
            <w:noWrap/>
            <w:hideMark/>
          </w:tcPr>
          <w:p w14:paraId="14E11DF0" w14:textId="77777777" w:rsidR="00B47884" w:rsidRPr="00B47884" w:rsidRDefault="00B47884" w:rsidP="00B47884">
            <w:r w:rsidRPr="00B47884">
              <w:t>2,9</w:t>
            </w:r>
          </w:p>
        </w:tc>
        <w:tc>
          <w:tcPr>
            <w:tcW w:w="1323" w:type="dxa"/>
            <w:noWrap/>
            <w:hideMark/>
          </w:tcPr>
          <w:p w14:paraId="1B464B7E" w14:textId="77777777" w:rsidR="00B47884" w:rsidRPr="00B47884" w:rsidRDefault="00B47884" w:rsidP="00B47884">
            <w:r w:rsidRPr="00B47884">
              <w:t>0,39</w:t>
            </w:r>
          </w:p>
        </w:tc>
        <w:tc>
          <w:tcPr>
            <w:tcW w:w="1134" w:type="dxa"/>
            <w:noWrap/>
            <w:hideMark/>
          </w:tcPr>
          <w:p w14:paraId="72CAE94D" w14:textId="77777777" w:rsidR="00B47884" w:rsidRPr="00B47884" w:rsidRDefault="00B47884" w:rsidP="00B47884">
            <w:r w:rsidRPr="00B47884">
              <w:t>1,1</w:t>
            </w:r>
          </w:p>
        </w:tc>
        <w:tc>
          <w:tcPr>
            <w:tcW w:w="850" w:type="dxa"/>
            <w:noWrap/>
            <w:hideMark/>
          </w:tcPr>
          <w:p w14:paraId="6D652894" w14:textId="77777777" w:rsidR="00B47884" w:rsidRPr="00B47884" w:rsidRDefault="00B47884" w:rsidP="00B47884">
            <w:r w:rsidRPr="00B47884">
              <w:t>1,0</w:t>
            </w:r>
          </w:p>
        </w:tc>
        <w:tc>
          <w:tcPr>
            <w:tcW w:w="1276" w:type="dxa"/>
            <w:noWrap/>
            <w:hideMark/>
          </w:tcPr>
          <w:p w14:paraId="5CD2AE79" w14:textId="77777777" w:rsidR="00B47884" w:rsidRPr="00B47884" w:rsidRDefault="00B47884" w:rsidP="00B47884">
            <w:r w:rsidRPr="00B47884">
              <w:t>0,72</w:t>
            </w:r>
          </w:p>
        </w:tc>
        <w:tc>
          <w:tcPr>
            <w:tcW w:w="850" w:type="dxa"/>
            <w:noWrap/>
            <w:hideMark/>
          </w:tcPr>
          <w:p w14:paraId="197C49C7" w14:textId="77777777" w:rsidR="00B47884" w:rsidRPr="00B47884" w:rsidRDefault="00B47884" w:rsidP="00B47884">
            <w:r w:rsidRPr="00B47884">
              <w:t>0,9</w:t>
            </w:r>
          </w:p>
        </w:tc>
        <w:tc>
          <w:tcPr>
            <w:tcW w:w="993" w:type="dxa"/>
            <w:noWrap/>
            <w:hideMark/>
          </w:tcPr>
          <w:p w14:paraId="50270765" w14:textId="77777777" w:rsidR="00B47884" w:rsidRPr="00B47884" w:rsidRDefault="00B47884" w:rsidP="00B47884">
            <w:r w:rsidRPr="00B47884">
              <w:t>0,9</w:t>
            </w:r>
          </w:p>
        </w:tc>
      </w:tr>
      <w:tr w:rsidR="00B47884" w:rsidRPr="00B47884" w14:paraId="2870A5DB" w14:textId="77777777" w:rsidTr="00D20908">
        <w:trPr>
          <w:trHeight w:val="288"/>
        </w:trPr>
        <w:tc>
          <w:tcPr>
            <w:tcW w:w="1271" w:type="dxa"/>
            <w:noWrap/>
            <w:hideMark/>
          </w:tcPr>
          <w:p w14:paraId="1709D579" w14:textId="77777777" w:rsidR="00B47884" w:rsidRPr="00B47884" w:rsidRDefault="00B47884" w:rsidP="00B47884">
            <w:r w:rsidRPr="00B47884">
              <w:t>0,07</w:t>
            </w:r>
          </w:p>
        </w:tc>
        <w:tc>
          <w:tcPr>
            <w:tcW w:w="851" w:type="dxa"/>
            <w:noWrap/>
            <w:hideMark/>
          </w:tcPr>
          <w:p w14:paraId="6F4F4052" w14:textId="77777777" w:rsidR="00B47884" w:rsidRPr="00B47884" w:rsidRDefault="00B47884" w:rsidP="00B47884">
            <w:r w:rsidRPr="00B47884">
              <w:t>2,2</w:t>
            </w:r>
          </w:p>
        </w:tc>
        <w:tc>
          <w:tcPr>
            <w:tcW w:w="945" w:type="dxa"/>
            <w:noWrap/>
            <w:hideMark/>
          </w:tcPr>
          <w:p w14:paraId="4E6380ED" w14:textId="77777777" w:rsidR="00B47884" w:rsidRPr="00B47884" w:rsidRDefault="00B47884" w:rsidP="00B47884">
            <w:r w:rsidRPr="00B47884">
              <w:t>2,7</w:t>
            </w:r>
          </w:p>
        </w:tc>
        <w:tc>
          <w:tcPr>
            <w:tcW w:w="1323" w:type="dxa"/>
            <w:noWrap/>
            <w:hideMark/>
          </w:tcPr>
          <w:p w14:paraId="5A55D6BE" w14:textId="77777777" w:rsidR="00B47884" w:rsidRPr="00B47884" w:rsidRDefault="00B47884" w:rsidP="00B47884">
            <w:r w:rsidRPr="00B47884">
              <w:t>0,40</w:t>
            </w:r>
          </w:p>
        </w:tc>
        <w:tc>
          <w:tcPr>
            <w:tcW w:w="1134" w:type="dxa"/>
            <w:noWrap/>
            <w:hideMark/>
          </w:tcPr>
          <w:p w14:paraId="2A1C1E47" w14:textId="77777777" w:rsidR="00B47884" w:rsidRPr="00B47884" w:rsidRDefault="00B47884" w:rsidP="00B47884">
            <w:r w:rsidRPr="00B47884">
              <w:t>1,1</w:t>
            </w:r>
          </w:p>
        </w:tc>
        <w:tc>
          <w:tcPr>
            <w:tcW w:w="850" w:type="dxa"/>
            <w:noWrap/>
            <w:hideMark/>
          </w:tcPr>
          <w:p w14:paraId="13C248D0" w14:textId="77777777" w:rsidR="00B47884" w:rsidRPr="00B47884" w:rsidRDefault="00B47884" w:rsidP="00B47884">
            <w:r w:rsidRPr="00B47884">
              <w:t>1,0</w:t>
            </w:r>
          </w:p>
        </w:tc>
        <w:tc>
          <w:tcPr>
            <w:tcW w:w="1276" w:type="dxa"/>
            <w:noWrap/>
            <w:hideMark/>
          </w:tcPr>
          <w:p w14:paraId="1F6FFDD3" w14:textId="77777777" w:rsidR="00B47884" w:rsidRPr="00B47884" w:rsidRDefault="00B47884" w:rsidP="00B47884">
            <w:r w:rsidRPr="00B47884">
              <w:t>0,73</w:t>
            </w:r>
          </w:p>
        </w:tc>
        <w:tc>
          <w:tcPr>
            <w:tcW w:w="850" w:type="dxa"/>
            <w:noWrap/>
            <w:hideMark/>
          </w:tcPr>
          <w:p w14:paraId="26694C37" w14:textId="77777777" w:rsidR="00B47884" w:rsidRPr="00B47884" w:rsidRDefault="00B47884" w:rsidP="00B47884">
            <w:r w:rsidRPr="00B47884">
              <w:t>0,9</w:t>
            </w:r>
          </w:p>
        </w:tc>
        <w:tc>
          <w:tcPr>
            <w:tcW w:w="993" w:type="dxa"/>
            <w:noWrap/>
            <w:hideMark/>
          </w:tcPr>
          <w:p w14:paraId="309D952D" w14:textId="77777777" w:rsidR="00B47884" w:rsidRPr="00B47884" w:rsidRDefault="00B47884" w:rsidP="00B47884">
            <w:r w:rsidRPr="00B47884">
              <w:t>0,9</w:t>
            </w:r>
          </w:p>
        </w:tc>
      </w:tr>
      <w:tr w:rsidR="00B47884" w:rsidRPr="00B47884" w14:paraId="35681BF1" w14:textId="77777777" w:rsidTr="00D20908">
        <w:trPr>
          <w:trHeight w:val="288"/>
        </w:trPr>
        <w:tc>
          <w:tcPr>
            <w:tcW w:w="1271" w:type="dxa"/>
            <w:noWrap/>
            <w:hideMark/>
          </w:tcPr>
          <w:p w14:paraId="0497997B" w14:textId="77777777" w:rsidR="00B47884" w:rsidRPr="00B47884" w:rsidRDefault="00B47884" w:rsidP="00B47884">
            <w:r w:rsidRPr="00B47884">
              <w:t>0,08</w:t>
            </w:r>
          </w:p>
        </w:tc>
        <w:tc>
          <w:tcPr>
            <w:tcW w:w="851" w:type="dxa"/>
            <w:noWrap/>
            <w:hideMark/>
          </w:tcPr>
          <w:p w14:paraId="46E7ABC5" w14:textId="77777777" w:rsidR="00B47884" w:rsidRPr="00B47884" w:rsidRDefault="00B47884" w:rsidP="00B47884">
            <w:r w:rsidRPr="00B47884">
              <w:t>2,1</w:t>
            </w:r>
          </w:p>
        </w:tc>
        <w:tc>
          <w:tcPr>
            <w:tcW w:w="945" w:type="dxa"/>
            <w:noWrap/>
            <w:hideMark/>
          </w:tcPr>
          <w:p w14:paraId="40B58539" w14:textId="77777777" w:rsidR="00B47884" w:rsidRPr="00B47884" w:rsidRDefault="00B47884" w:rsidP="00B47884">
            <w:r w:rsidRPr="00B47884">
              <w:t>2,4</w:t>
            </w:r>
          </w:p>
        </w:tc>
        <w:tc>
          <w:tcPr>
            <w:tcW w:w="1323" w:type="dxa"/>
            <w:noWrap/>
            <w:hideMark/>
          </w:tcPr>
          <w:p w14:paraId="0EC4C1B0" w14:textId="77777777" w:rsidR="00B47884" w:rsidRPr="00B47884" w:rsidRDefault="00B47884" w:rsidP="00B47884">
            <w:r w:rsidRPr="00B47884">
              <w:t>0,41</w:t>
            </w:r>
          </w:p>
        </w:tc>
        <w:tc>
          <w:tcPr>
            <w:tcW w:w="1134" w:type="dxa"/>
            <w:noWrap/>
            <w:hideMark/>
          </w:tcPr>
          <w:p w14:paraId="2D473895" w14:textId="77777777" w:rsidR="00B47884" w:rsidRPr="00B47884" w:rsidRDefault="00B47884" w:rsidP="00B47884">
            <w:r w:rsidRPr="00B47884">
              <w:t>1,1</w:t>
            </w:r>
          </w:p>
        </w:tc>
        <w:tc>
          <w:tcPr>
            <w:tcW w:w="850" w:type="dxa"/>
            <w:noWrap/>
            <w:hideMark/>
          </w:tcPr>
          <w:p w14:paraId="20527616" w14:textId="77777777" w:rsidR="00B47884" w:rsidRPr="00B47884" w:rsidRDefault="00B47884" w:rsidP="00B47884">
            <w:r w:rsidRPr="00B47884">
              <w:t>1,0</w:t>
            </w:r>
          </w:p>
        </w:tc>
        <w:tc>
          <w:tcPr>
            <w:tcW w:w="1276" w:type="dxa"/>
            <w:noWrap/>
            <w:hideMark/>
          </w:tcPr>
          <w:p w14:paraId="1688E82F" w14:textId="77777777" w:rsidR="00B47884" w:rsidRPr="00B47884" w:rsidRDefault="00B47884" w:rsidP="00B47884">
            <w:r w:rsidRPr="00B47884">
              <w:t>0,74</w:t>
            </w:r>
          </w:p>
        </w:tc>
        <w:tc>
          <w:tcPr>
            <w:tcW w:w="850" w:type="dxa"/>
            <w:noWrap/>
            <w:hideMark/>
          </w:tcPr>
          <w:p w14:paraId="1D4023C6" w14:textId="77777777" w:rsidR="00B47884" w:rsidRPr="00B47884" w:rsidRDefault="00B47884" w:rsidP="00B47884">
            <w:r w:rsidRPr="00B47884">
              <w:t>0,9</w:t>
            </w:r>
          </w:p>
        </w:tc>
        <w:tc>
          <w:tcPr>
            <w:tcW w:w="993" w:type="dxa"/>
            <w:noWrap/>
            <w:hideMark/>
          </w:tcPr>
          <w:p w14:paraId="40A92E75" w14:textId="77777777" w:rsidR="00B47884" w:rsidRPr="00B47884" w:rsidRDefault="00B47884" w:rsidP="00B47884">
            <w:r w:rsidRPr="00B47884">
              <w:t>0,9</w:t>
            </w:r>
          </w:p>
        </w:tc>
      </w:tr>
      <w:tr w:rsidR="00B47884" w:rsidRPr="00B47884" w14:paraId="0743726F" w14:textId="77777777" w:rsidTr="00D20908">
        <w:trPr>
          <w:trHeight w:val="288"/>
        </w:trPr>
        <w:tc>
          <w:tcPr>
            <w:tcW w:w="1271" w:type="dxa"/>
            <w:noWrap/>
            <w:hideMark/>
          </w:tcPr>
          <w:p w14:paraId="7604B36E" w14:textId="77777777" w:rsidR="00B47884" w:rsidRPr="00B47884" w:rsidRDefault="00B47884" w:rsidP="00B47884">
            <w:r w:rsidRPr="00B47884">
              <w:t>0,09</w:t>
            </w:r>
          </w:p>
        </w:tc>
        <w:tc>
          <w:tcPr>
            <w:tcW w:w="851" w:type="dxa"/>
            <w:noWrap/>
            <w:hideMark/>
          </w:tcPr>
          <w:p w14:paraId="2D647CB9" w14:textId="77777777" w:rsidR="00B47884" w:rsidRPr="00B47884" w:rsidRDefault="00B47884" w:rsidP="00B47884">
            <w:r w:rsidRPr="00B47884">
              <w:t>2,0</w:t>
            </w:r>
          </w:p>
        </w:tc>
        <w:tc>
          <w:tcPr>
            <w:tcW w:w="945" w:type="dxa"/>
            <w:noWrap/>
            <w:hideMark/>
          </w:tcPr>
          <w:p w14:paraId="03117F21" w14:textId="77777777" w:rsidR="00B47884" w:rsidRPr="00B47884" w:rsidRDefault="00B47884" w:rsidP="00B47884">
            <w:r w:rsidRPr="00B47884">
              <w:t>2,2</w:t>
            </w:r>
          </w:p>
        </w:tc>
        <w:tc>
          <w:tcPr>
            <w:tcW w:w="1323" w:type="dxa"/>
            <w:noWrap/>
            <w:hideMark/>
          </w:tcPr>
          <w:p w14:paraId="5146D820" w14:textId="77777777" w:rsidR="00B47884" w:rsidRPr="00B47884" w:rsidRDefault="00B47884" w:rsidP="00B47884">
            <w:r w:rsidRPr="00B47884">
              <w:t>0,42</w:t>
            </w:r>
          </w:p>
        </w:tc>
        <w:tc>
          <w:tcPr>
            <w:tcW w:w="1134" w:type="dxa"/>
            <w:noWrap/>
            <w:hideMark/>
          </w:tcPr>
          <w:p w14:paraId="25DE13E1" w14:textId="77777777" w:rsidR="00B47884" w:rsidRPr="00B47884" w:rsidRDefault="00B47884" w:rsidP="00B47884">
            <w:r w:rsidRPr="00B47884">
              <w:t>1,1</w:t>
            </w:r>
          </w:p>
        </w:tc>
        <w:tc>
          <w:tcPr>
            <w:tcW w:w="850" w:type="dxa"/>
            <w:noWrap/>
            <w:hideMark/>
          </w:tcPr>
          <w:p w14:paraId="53AD5775" w14:textId="77777777" w:rsidR="00B47884" w:rsidRPr="00B47884" w:rsidRDefault="00B47884" w:rsidP="00B47884">
            <w:r w:rsidRPr="00B47884">
              <w:t>1,0</w:t>
            </w:r>
          </w:p>
        </w:tc>
        <w:tc>
          <w:tcPr>
            <w:tcW w:w="1276" w:type="dxa"/>
            <w:noWrap/>
            <w:hideMark/>
          </w:tcPr>
          <w:p w14:paraId="3C01109A" w14:textId="77777777" w:rsidR="00B47884" w:rsidRPr="00B47884" w:rsidRDefault="00B47884" w:rsidP="00B47884">
            <w:r w:rsidRPr="00B47884">
              <w:t>0,75</w:t>
            </w:r>
          </w:p>
        </w:tc>
        <w:tc>
          <w:tcPr>
            <w:tcW w:w="850" w:type="dxa"/>
            <w:noWrap/>
            <w:hideMark/>
          </w:tcPr>
          <w:p w14:paraId="0FE6A968" w14:textId="77777777" w:rsidR="00B47884" w:rsidRPr="00B47884" w:rsidRDefault="00B47884" w:rsidP="00B47884">
            <w:r w:rsidRPr="00B47884">
              <w:t>0,9</w:t>
            </w:r>
          </w:p>
        </w:tc>
        <w:tc>
          <w:tcPr>
            <w:tcW w:w="993" w:type="dxa"/>
            <w:noWrap/>
            <w:hideMark/>
          </w:tcPr>
          <w:p w14:paraId="1EFDBCDF" w14:textId="77777777" w:rsidR="00B47884" w:rsidRPr="00B47884" w:rsidRDefault="00B47884" w:rsidP="00B47884">
            <w:r w:rsidRPr="00B47884">
              <w:t>0,9</w:t>
            </w:r>
          </w:p>
        </w:tc>
      </w:tr>
      <w:tr w:rsidR="00B47884" w:rsidRPr="00B47884" w14:paraId="25D979C2" w14:textId="77777777" w:rsidTr="00D20908">
        <w:trPr>
          <w:trHeight w:val="288"/>
        </w:trPr>
        <w:tc>
          <w:tcPr>
            <w:tcW w:w="1271" w:type="dxa"/>
            <w:noWrap/>
            <w:hideMark/>
          </w:tcPr>
          <w:p w14:paraId="4189C160" w14:textId="77777777" w:rsidR="00B47884" w:rsidRPr="00B47884" w:rsidRDefault="00B47884" w:rsidP="00B47884">
            <w:r w:rsidRPr="00B47884">
              <w:t>0,10</w:t>
            </w:r>
          </w:p>
        </w:tc>
        <w:tc>
          <w:tcPr>
            <w:tcW w:w="851" w:type="dxa"/>
            <w:noWrap/>
            <w:hideMark/>
          </w:tcPr>
          <w:p w14:paraId="5CCC4A6D" w14:textId="77777777" w:rsidR="00B47884" w:rsidRPr="00B47884" w:rsidRDefault="00B47884" w:rsidP="00B47884">
            <w:r w:rsidRPr="00B47884">
              <w:t>1,9</w:t>
            </w:r>
          </w:p>
        </w:tc>
        <w:tc>
          <w:tcPr>
            <w:tcW w:w="945" w:type="dxa"/>
            <w:noWrap/>
            <w:hideMark/>
          </w:tcPr>
          <w:p w14:paraId="24502D89" w14:textId="77777777" w:rsidR="00B47884" w:rsidRPr="00B47884" w:rsidRDefault="00B47884" w:rsidP="00B47884">
            <w:r w:rsidRPr="00B47884">
              <w:t>2,1</w:t>
            </w:r>
          </w:p>
        </w:tc>
        <w:tc>
          <w:tcPr>
            <w:tcW w:w="1323" w:type="dxa"/>
            <w:noWrap/>
            <w:hideMark/>
          </w:tcPr>
          <w:p w14:paraId="32EFB6DD" w14:textId="77777777" w:rsidR="00B47884" w:rsidRPr="00B47884" w:rsidRDefault="00B47884" w:rsidP="00B47884">
            <w:r w:rsidRPr="00B47884">
              <w:t>0,43</w:t>
            </w:r>
          </w:p>
        </w:tc>
        <w:tc>
          <w:tcPr>
            <w:tcW w:w="1134" w:type="dxa"/>
            <w:noWrap/>
            <w:hideMark/>
          </w:tcPr>
          <w:p w14:paraId="31470AD0" w14:textId="77777777" w:rsidR="00B47884" w:rsidRPr="00B47884" w:rsidRDefault="00B47884" w:rsidP="00B47884">
            <w:r w:rsidRPr="00B47884">
              <w:t>1,0</w:t>
            </w:r>
          </w:p>
        </w:tc>
        <w:tc>
          <w:tcPr>
            <w:tcW w:w="850" w:type="dxa"/>
            <w:noWrap/>
            <w:hideMark/>
          </w:tcPr>
          <w:p w14:paraId="0D768ED4" w14:textId="77777777" w:rsidR="00B47884" w:rsidRPr="00B47884" w:rsidRDefault="00B47884" w:rsidP="00B47884">
            <w:r w:rsidRPr="00B47884">
              <w:t>1,0</w:t>
            </w:r>
          </w:p>
        </w:tc>
        <w:tc>
          <w:tcPr>
            <w:tcW w:w="1276" w:type="dxa"/>
            <w:noWrap/>
            <w:hideMark/>
          </w:tcPr>
          <w:p w14:paraId="18521683" w14:textId="77777777" w:rsidR="00B47884" w:rsidRPr="00B47884" w:rsidRDefault="00B47884" w:rsidP="00B47884">
            <w:r w:rsidRPr="00B47884">
              <w:t>0,76</w:t>
            </w:r>
          </w:p>
        </w:tc>
        <w:tc>
          <w:tcPr>
            <w:tcW w:w="850" w:type="dxa"/>
            <w:noWrap/>
            <w:hideMark/>
          </w:tcPr>
          <w:p w14:paraId="20365B9C" w14:textId="77777777" w:rsidR="00B47884" w:rsidRPr="00B47884" w:rsidRDefault="00B47884" w:rsidP="00B47884">
            <w:r w:rsidRPr="00B47884">
              <w:t>0,9</w:t>
            </w:r>
          </w:p>
        </w:tc>
        <w:tc>
          <w:tcPr>
            <w:tcW w:w="993" w:type="dxa"/>
            <w:noWrap/>
            <w:hideMark/>
          </w:tcPr>
          <w:p w14:paraId="6065361A" w14:textId="77777777" w:rsidR="00B47884" w:rsidRPr="00B47884" w:rsidRDefault="00B47884" w:rsidP="00B47884">
            <w:r w:rsidRPr="00B47884">
              <w:t>0,9</w:t>
            </w:r>
          </w:p>
        </w:tc>
      </w:tr>
      <w:tr w:rsidR="00B47884" w:rsidRPr="00B47884" w14:paraId="0974F622" w14:textId="77777777" w:rsidTr="00D20908">
        <w:trPr>
          <w:trHeight w:val="288"/>
        </w:trPr>
        <w:tc>
          <w:tcPr>
            <w:tcW w:w="1271" w:type="dxa"/>
            <w:noWrap/>
            <w:hideMark/>
          </w:tcPr>
          <w:p w14:paraId="2320DA0D" w14:textId="77777777" w:rsidR="00B47884" w:rsidRPr="00B47884" w:rsidRDefault="00B47884" w:rsidP="00B47884">
            <w:r w:rsidRPr="00B47884">
              <w:t>0,11</w:t>
            </w:r>
          </w:p>
        </w:tc>
        <w:tc>
          <w:tcPr>
            <w:tcW w:w="851" w:type="dxa"/>
            <w:noWrap/>
            <w:hideMark/>
          </w:tcPr>
          <w:p w14:paraId="3E59DEA5" w14:textId="77777777" w:rsidR="00B47884" w:rsidRPr="00B47884" w:rsidRDefault="00B47884" w:rsidP="00B47884">
            <w:r w:rsidRPr="00B47884">
              <w:t>1,8</w:t>
            </w:r>
          </w:p>
        </w:tc>
        <w:tc>
          <w:tcPr>
            <w:tcW w:w="945" w:type="dxa"/>
            <w:noWrap/>
            <w:hideMark/>
          </w:tcPr>
          <w:p w14:paraId="18BF2314" w14:textId="77777777" w:rsidR="00B47884" w:rsidRPr="00B47884" w:rsidRDefault="00B47884" w:rsidP="00B47884">
            <w:r w:rsidRPr="00B47884">
              <w:t>1,9</w:t>
            </w:r>
          </w:p>
        </w:tc>
        <w:tc>
          <w:tcPr>
            <w:tcW w:w="1323" w:type="dxa"/>
            <w:noWrap/>
            <w:hideMark/>
          </w:tcPr>
          <w:p w14:paraId="77B18683" w14:textId="77777777" w:rsidR="00B47884" w:rsidRPr="00B47884" w:rsidRDefault="00B47884" w:rsidP="00B47884">
            <w:r w:rsidRPr="00B47884">
              <w:t>0,44</w:t>
            </w:r>
          </w:p>
        </w:tc>
        <w:tc>
          <w:tcPr>
            <w:tcW w:w="1134" w:type="dxa"/>
            <w:noWrap/>
            <w:hideMark/>
          </w:tcPr>
          <w:p w14:paraId="70823E08" w14:textId="77777777" w:rsidR="00B47884" w:rsidRPr="00B47884" w:rsidRDefault="00B47884" w:rsidP="00B47884">
            <w:r w:rsidRPr="00B47884">
              <w:t>1,0</w:t>
            </w:r>
          </w:p>
        </w:tc>
        <w:tc>
          <w:tcPr>
            <w:tcW w:w="850" w:type="dxa"/>
            <w:noWrap/>
            <w:hideMark/>
          </w:tcPr>
          <w:p w14:paraId="4F92AF38" w14:textId="77777777" w:rsidR="00B47884" w:rsidRPr="00B47884" w:rsidRDefault="00B47884" w:rsidP="00B47884">
            <w:r w:rsidRPr="00B47884">
              <w:t>1,0</w:t>
            </w:r>
          </w:p>
        </w:tc>
        <w:tc>
          <w:tcPr>
            <w:tcW w:w="1276" w:type="dxa"/>
            <w:noWrap/>
            <w:hideMark/>
          </w:tcPr>
          <w:p w14:paraId="4958C9FD" w14:textId="77777777" w:rsidR="00B47884" w:rsidRPr="00B47884" w:rsidRDefault="00B47884" w:rsidP="00B47884">
            <w:r w:rsidRPr="00B47884">
              <w:t>0,77</w:t>
            </w:r>
          </w:p>
        </w:tc>
        <w:tc>
          <w:tcPr>
            <w:tcW w:w="850" w:type="dxa"/>
            <w:noWrap/>
            <w:hideMark/>
          </w:tcPr>
          <w:p w14:paraId="6E49D629" w14:textId="77777777" w:rsidR="00B47884" w:rsidRPr="00B47884" w:rsidRDefault="00B47884" w:rsidP="00B47884">
            <w:r w:rsidRPr="00B47884">
              <w:t>0,9</w:t>
            </w:r>
          </w:p>
        </w:tc>
        <w:tc>
          <w:tcPr>
            <w:tcW w:w="993" w:type="dxa"/>
            <w:noWrap/>
            <w:hideMark/>
          </w:tcPr>
          <w:p w14:paraId="21A9C846" w14:textId="77777777" w:rsidR="00B47884" w:rsidRPr="00B47884" w:rsidRDefault="00B47884" w:rsidP="00B47884">
            <w:r w:rsidRPr="00B47884">
              <w:t>0,9</w:t>
            </w:r>
          </w:p>
        </w:tc>
      </w:tr>
      <w:tr w:rsidR="00B47884" w:rsidRPr="00B47884" w14:paraId="49D4554B" w14:textId="77777777" w:rsidTr="00D20908">
        <w:trPr>
          <w:trHeight w:val="288"/>
        </w:trPr>
        <w:tc>
          <w:tcPr>
            <w:tcW w:w="1271" w:type="dxa"/>
            <w:noWrap/>
            <w:hideMark/>
          </w:tcPr>
          <w:p w14:paraId="67131B84" w14:textId="77777777" w:rsidR="00B47884" w:rsidRPr="00B47884" w:rsidRDefault="00B47884" w:rsidP="00B47884">
            <w:r w:rsidRPr="00B47884">
              <w:t>0,12</w:t>
            </w:r>
          </w:p>
        </w:tc>
        <w:tc>
          <w:tcPr>
            <w:tcW w:w="851" w:type="dxa"/>
            <w:noWrap/>
            <w:hideMark/>
          </w:tcPr>
          <w:p w14:paraId="63137463" w14:textId="77777777" w:rsidR="00B47884" w:rsidRPr="00B47884" w:rsidRDefault="00B47884" w:rsidP="00B47884">
            <w:r w:rsidRPr="00B47884">
              <w:t>1,8</w:t>
            </w:r>
          </w:p>
        </w:tc>
        <w:tc>
          <w:tcPr>
            <w:tcW w:w="945" w:type="dxa"/>
            <w:noWrap/>
            <w:hideMark/>
          </w:tcPr>
          <w:p w14:paraId="7C64E735" w14:textId="77777777" w:rsidR="00B47884" w:rsidRPr="00B47884" w:rsidRDefault="00B47884" w:rsidP="00B47884">
            <w:r w:rsidRPr="00B47884">
              <w:t>1,8</w:t>
            </w:r>
          </w:p>
        </w:tc>
        <w:tc>
          <w:tcPr>
            <w:tcW w:w="1323" w:type="dxa"/>
            <w:noWrap/>
            <w:hideMark/>
          </w:tcPr>
          <w:p w14:paraId="4606D603" w14:textId="77777777" w:rsidR="00B47884" w:rsidRPr="00B47884" w:rsidRDefault="00B47884" w:rsidP="00B47884">
            <w:r w:rsidRPr="00B47884">
              <w:t>0,45</w:t>
            </w:r>
          </w:p>
        </w:tc>
        <w:tc>
          <w:tcPr>
            <w:tcW w:w="1134" w:type="dxa"/>
            <w:noWrap/>
            <w:hideMark/>
          </w:tcPr>
          <w:p w14:paraId="0F4D1160" w14:textId="77777777" w:rsidR="00B47884" w:rsidRPr="00B47884" w:rsidRDefault="00B47884" w:rsidP="00B47884">
            <w:r w:rsidRPr="00B47884">
              <w:t>1,0</w:t>
            </w:r>
          </w:p>
        </w:tc>
        <w:tc>
          <w:tcPr>
            <w:tcW w:w="850" w:type="dxa"/>
            <w:noWrap/>
            <w:hideMark/>
          </w:tcPr>
          <w:p w14:paraId="1AA05303" w14:textId="77777777" w:rsidR="00B47884" w:rsidRPr="00B47884" w:rsidRDefault="00B47884" w:rsidP="00B47884">
            <w:r w:rsidRPr="00B47884">
              <w:t>1,0</w:t>
            </w:r>
          </w:p>
        </w:tc>
        <w:tc>
          <w:tcPr>
            <w:tcW w:w="1276" w:type="dxa"/>
            <w:noWrap/>
            <w:hideMark/>
          </w:tcPr>
          <w:p w14:paraId="139D6A57" w14:textId="77777777" w:rsidR="00B47884" w:rsidRPr="00B47884" w:rsidRDefault="00B47884" w:rsidP="00B47884">
            <w:r w:rsidRPr="00B47884">
              <w:t>0,78</w:t>
            </w:r>
          </w:p>
        </w:tc>
        <w:tc>
          <w:tcPr>
            <w:tcW w:w="850" w:type="dxa"/>
            <w:noWrap/>
            <w:hideMark/>
          </w:tcPr>
          <w:p w14:paraId="190553B0" w14:textId="77777777" w:rsidR="00B47884" w:rsidRPr="00B47884" w:rsidRDefault="00B47884" w:rsidP="00B47884">
            <w:r w:rsidRPr="00B47884">
              <w:t>1,0</w:t>
            </w:r>
          </w:p>
        </w:tc>
        <w:tc>
          <w:tcPr>
            <w:tcW w:w="993" w:type="dxa"/>
            <w:noWrap/>
            <w:hideMark/>
          </w:tcPr>
          <w:p w14:paraId="7C6856BC" w14:textId="77777777" w:rsidR="00B47884" w:rsidRPr="00B47884" w:rsidRDefault="00B47884" w:rsidP="00B47884">
            <w:r w:rsidRPr="00B47884">
              <w:t>0,9</w:t>
            </w:r>
          </w:p>
        </w:tc>
      </w:tr>
      <w:tr w:rsidR="00B47884" w:rsidRPr="00B47884" w14:paraId="42366E72" w14:textId="77777777" w:rsidTr="00D20908">
        <w:trPr>
          <w:trHeight w:val="288"/>
        </w:trPr>
        <w:tc>
          <w:tcPr>
            <w:tcW w:w="1271" w:type="dxa"/>
            <w:noWrap/>
            <w:hideMark/>
          </w:tcPr>
          <w:p w14:paraId="71D906C5" w14:textId="77777777" w:rsidR="00B47884" w:rsidRPr="00B47884" w:rsidRDefault="00B47884" w:rsidP="00B47884">
            <w:r w:rsidRPr="00B47884">
              <w:t>0,13</w:t>
            </w:r>
          </w:p>
        </w:tc>
        <w:tc>
          <w:tcPr>
            <w:tcW w:w="851" w:type="dxa"/>
            <w:noWrap/>
            <w:hideMark/>
          </w:tcPr>
          <w:p w14:paraId="2DE59C51" w14:textId="77777777" w:rsidR="00B47884" w:rsidRPr="00B47884" w:rsidRDefault="00B47884" w:rsidP="00B47884">
            <w:r w:rsidRPr="00B47884">
              <w:t>1,7</w:t>
            </w:r>
          </w:p>
        </w:tc>
        <w:tc>
          <w:tcPr>
            <w:tcW w:w="945" w:type="dxa"/>
            <w:noWrap/>
            <w:hideMark/>
          </w:tcPr>
          <w:p w14:paraId="5CAAA6DE" w14:textId="77777777" w:rsidR="00B47884" w:rsidRPr="00B47884" w:rsidRDefault="00B47884" w:rsidP="00B47884">
            <w:r w:rsidRPr="00B47884">
              <w:t>1,8</w:t>
            </w:r>
          </w:p>
        </w:tc>
        <w:tc>
          <w:tcPr>
            <w:tcW w:w="1323" w:type="dxa"/>
            <w:noWrap/>
            <w:hideMark/>
          </w:tcPr>
          <w:p w14:paraId="19D06B84" w14:textId="77777777" w:rsidR="00B47884" w:rsidRPr="00B47884" w:rsidRDefault="00B47884" w:rsidP="00B47884">
            <w:r w:rsidRPr="00B47884">
              <w:t>0,46</w:t>
            </w:r>
          </w:p>
        </w:tc>
        <w:tc>
          <w:tcPr>
            <w:tcW w:w="1134" w:type="dxa"/>
            <w:noWrap/>
            <w:hideMark/>
          </w:tcPr>
          <w:p w14:paraId="6BB96AC3" w14:textId="77777777" w:rsidR="00B47884" w:rsidRPr="00B47884" w:rsidRDefault="00B47884" w:rsidP="00B47884">
            <w:r w:rsidRPr="00B47884">
              <w:t>1,0</w:t>
            </w:r>
          </w:p>
        </w:tc>
        <w:tc>
          <w:tcPr>
            <w:tcW w:w="850" w:type="dxa"/>
            <w:noWrap/>
            <w:hideMark/>
          </w:tcPr>
          <w:p w14:paraId="4341A371" w14:textId="77777777" w:rsidR="00B47884" w:rsidRPr="00B47884" w:rsidRDefault="00B47884" w:rsidP="00B47884">
            <w:r w:rsidRPr="00B47884">
              <w:t>1,0</w:t>
            </w:r>
          </w:p>
        </w:tc>
        <w:tc>
          <w:tcPr>
            <w:tcW w:w="1276" w:type="dxa"/>
            <w:noWrap/>
            <w:hideMark/>
          </w:tcPr>
          <w:p w14:paraId="4827EF68" w14:textId="77777777" w:rsidR="00B47884" w:rsidRPr="00B47884" w:rsidRDefault="00B47884" w:rsidP="00B47884">
            <w:r w:rsidRPr="00B47884">
              <w:t>0,79</w:t>
            </w:r>
          </w:p>
        </w:tc>
        <w:tc>
          <w:tcPr>
            <w:tcW w:w="850" w:type="dxa"/>
            <w:noWrap/>
            <w:hideMark/>
          </w:tcPr>
          <w:p w14:paraId="3F183BF4" w14:textId="77777777" w:rsidR="00B47884" w:rsidRPr="00B47884" w:rsidRDefault="00B47884" w:rsidP="00B47884">
            <w:r w:rsidRPr="00B47884">
              <w:t>1,0</w:t>
            </w:r>
          </w:p>
        </w:tc>
        <w:tc>
          <w:tcPr>
            <w:tcW w:w="993" w:type="dxa"/>
            <w:noWrap/>
            <w:hideMark/>
          </w:tcPr>
          <w:p w14:paraId="1FC0CAF2" w14:textId="77777777" w:rsidR="00B47884" w:rsidRPr="00B47884" w:rsidRDefault="00B47884" w:rsidP="00B47884">
            <w:r w:rsidRPr="00B47884">
              <w:t>0,9</w:t>
            </w:r>
          </w:p>
        </w:tc>
      </w:tr>
      <w:tr w:rsidR="00B47884" w:rsidRPr="00B47884" w14:paraId="32849394" w14:textId="77777777" w:rsidTr="00D20908">
        <w:trPr>
          <w:trHeight w:val="288"/>
        </w:trPr>
        <w:tc>
          <w:tcPr>
            <w:tcW w:w="1271" w:type="dxa"/>
            <w:noWrap/>
            <w:hideMark/>
          </w:tcPr>
          <w:p w14:paraId="3D37DEA9" w14:textId="77777777" w:rsidR="00B47884" w:rsidRPr="00B47884" w:rsidRDefault="00B47884" w:rsidP="00B47884">
            <w:r w:rsidRPr="00B47884">
              <w:t>0,14</w:t>
            </w:r>
          </w:p>
        </w:tc>
        <w:tc>
          <w:tcPr>
            <w:tcW w:w="851" w:type="dxa"/>
            <w:noWrap/>
            <w:hideMark/>
          </w:tcPr>
          <w:p w14:paraId="2365CBAB" w14:textId="77777777" w:rsidR="00B47884" w:rsidRPr="00B47884" w:rsidRDefault="00B47884" w:rsidP="00B47884">
            <w:r w:rsidRPr="00B47884">
              <w:t>1,7</w:t>
            </w:r>
          </w:p>
        </w:tc>
        <w:tc>
          <w:tcPr>
            <w:tcW w:w="945" w:type="dxa"/>
            <w:noWrap/>
            <w:hideMark/>
          </w:tcPr>
          <w:p w14:paraId="13432389" w14:textId="77777777" w:rsidR="00B47884" w:rsidRPr="00B47884" w:rsidRDefault="00B47884" w:rsidP="00B47884">
            <w:r w:rsidRPr="00B47884">
              <w:t>1,6</w:t>
            </w:r>
          </w:p>
        </w:tc>
        <w:tc>
          <w:tcPr>
            <w:tcW w:w="1323" w:type="dxa"/>
            <w:noWrap/>
            <w:hideMark/>
          </w:tcPr>
          <w:p w14:paraId="11B6EC08" w14:textId="77777777" w:rsidR="00B47884" w:rsidRPr="00B47884" w:rsidRDefault="00B47884" w:rsidP="00B47884">
            <w:r w:rsidRPr="00B47884">
              <w:t>0,47</w:t>
            </w:r>
          </w:p>
        </w:tc>
        <w:tc>
          <w:tcPr>
            <w:tcW w:w="1134" w:type="dxa"/>
            <w:noWrap/>
            <w:hideMark/>
          </w:tcPr>
          <w:p w14:paraId="3189974B" w14:textId="77777777" w:rsidR="00B47884" w:rsidRPr="00B47884" w:rsidRDefault="00B47884" w:rsidP="00B47884">
            <w:r w:rsidRPr="00B47884">
              <w:t>1,0</w:t>
            </w:r>
          </w:p>
        </w:tc>
        <w:tc>
          <w:tcPr>
            <w:tcW w:w="850" w:type="dxa"/>
            <w:noWrap/>
            <w:hideMark/>
          </w:tcPr>
          <w:p w14:paraId="067DEE6B" w14:textId="77777777" w:rsidR="00B47884" w:rsidRPr="00B47884" w:rsidRDefault="00B47884" w:rsidP="00B47884">
            <w:r w:rsidRPr="00B47884">
              <w:t>1,0</w:t>
            </w:r>
          </w:p>
        </w:tc>
        <w:tc>
          <w:tcPr>
            <w:tcW w:w="1276" w:type="dxa"/>
            <w:noWrap/>
            <w:hideMark/>
          </w:tcPr>
          <w:p w14:paraId="28302E01" w14:textId="77777777" w:rsidR="00B47884" w:rsidRPr="00B47884" w:rsidRDefault="00B47884" w:rsidP="00B47884">
            <w:r w:rsidRPr="00B47884">
              <w:t>0,80</w:t>
            </w:r>
          </w:p>
        </w:tc>
        <w:tc>
          <w:tcPr>
            <w:tcW w:w="850" w:type="dxa"/>
            <w:noWrap/>
            <w:hideMark/>
          </w:tcPr>
          <w:p w14:paraId="5B619981" w14:textId="77777777" w:rsidR="00B47884" w:rsidRPr="00B47884" w:rsidRDefault="00B47884" w:rsidP="00B47884">
            <w:r w:rsidRPr="00B47884">
              <w:t>1,0</w:t>
            </w:r>
          </w:p>
        </w:tc>
        <w:tc>
          <w:tcPr>
            <w:tcW w:w="993" w:type="dxa"/>
            <w:noWrap/>
            <w:hideMark/>
          </w:tcPr>
          <w:p w14:paraId="4A4ACC18" w14:textId="77777777" w:rsidR="00B47884" w:rsidRPr="00B47884" w:rsidRDefault="00B47884" w:rsidP="00B47884">
            <w:r w:rsidRPr="00B47884">
              <w:t>0,9</w:t>
            </w:r>
          </w:p>
        </w:tc>
      </w:tr>
      <w:tr w:rsidR="00B47884" w:rsidRPr="00B47884" w14:paraId="20192916" w14:textId="77777777" w:rsidTr="00D20908">
        <w:trPr>
          <w:trHeight w:val="288"/>
        </w:trPr>
        <w:tc>
          <w:tcPr>
            <w:tcW w:w="1271" w:type="dxa"/>
            <w:noWrap/>
            <w:hideMark/>
          </w:tcPr>
          <w:p w14:paraId="231E6CF5" w14:textId="77777777" w:rsidR="00B47884" w:rsidRPr="00B47884" w:rsidRDefault="00B47884" w:rsidP="00B47884">
            <w:r w:rsidRPr="00B47884">
              <w:t>0,15</w:t>
            </w:r>
          </w:p>
        </w:tc>
        <w:tc>
          <w:tcPr>
            <w:tcW w:w="851" w:type="dxa"/>
            <w:noWrap/>
            <w:hideMark/>
          </w:tcPr>
          <w:p w14:paraId="6146C4D3" w14:textId="77777777" w:rsidR="00B47884" w:rsidRPr="00B47884" w:rsidRDefault="00B47884" w:rsidP="00B47884">
            <w:r w:rsidRPr="00B47884">
              <w:t>1,6</w:t>
            </w:r>
          </w:p>
        </w:tc>
        <w:tc>
          <w:tcPr>
            <w:tcW w:w="945" w:type="dxa"/>
            <w:noWrap/>
            <w:hideMark/>
          </w:tcPr>
          <w:p w14:paraId="72F9B9FA" w14:textId="77777777" w:rsidR="00B47884" w:rsidRPr="00B47884" w:rsidRDefault="00B47884" w:rsidP="00B47884">
            <w:r w:rsidRPr="00B47884">
              <w:t>1,6</w:t>
            </w:r>
          </w:p>
        </w:tc>
        <w:tc>
          <w:tcPr>
            <w:tcW w:w="1323" w:type="dxa"/>
            <w:noWrap/>
            <w:hideMark/>
          </w:tcPr>
          <w:p w14:paraId="7160982A" w14:textId="77777777" w:rsidR="00B47884" w:rsidRPr="00B47884" w:rsidRDefault="00B47884" w:rsidP="00B47884">
            <w:r w:rsidRPr="00B47884">
              <w:t>0,48</w:t>
            </w:r>
          </w:p>
        </w:tc>
        <w:tc>
          <w:tcPr>
            <w:tcW w:w="1134" w:type="dxa"/>
            <w:noWrap/>
            <w:hideMark/>
          </w:tcPr>
          <w:p w14:paraId="21BA7646" w14:textId="77777777" w:rsidR="00B47884" w:rsidRPr="00B47884" w:rsidRDefault="00B47884" w:rsidP="00B47884">
            <w:r w:rsidRPr="00B47884">
              <w:t>1,0</w:t>
            </w:r>
          </w:p>
        </w:tc>
        <w:tc>
          <w:tcPr>
            <w:tcW w:w="850" w:type="dxa"/>
            <w:noWrap/>
            <w:hideMark/>
          </w:tcPr>
          <w:p w14:paraId="09582E61" w14:textId="77777777" w:rsidR="00B47884" w:rsidRPr="00B47884" w:rsidRDefault="00B47884" w:rsidP="00B47884">
            <w:r w:rsidRPr="00B47884">
              <w:t>1,0</w:t>
            </w:r>
          </w:p>
        </w:tc>
        <w:tc>
          <w:tcPr>
            <w:tcW w:w="1276" w:type="dxa"/>
            <w:noWrap/>
            <w:hideMark/>
          </w:tcPr>
          <w:p w14:paraId="16F7F5A4" w14:textId="77777777" w:rsidR="00B47884" w:rsidRPr="00B47884" w:rsidRDefault="00B47884" w:rsidP="00B47884">
            <w:r w:rsidRPr="00B47884">
              <w:t>0,81</w:t>
            </w:r>
          </w:p>
        </w:tc>
        <w:tc>
          <w:tcPr>
            <w:tcW w:w="850" w:type="dxa"/>
            <w:noWrap/>
            <w:hideMark/>
          </w:tcPr>
          <w:p w14:paraId="4197431C" w14:textId="77777777" w:rsidR="00B47884" w:rsidRPr="00B47884" w:rsidRDefault="00B47884" w:rsidP="00B47884">
            <w:r w:rsidRPr="00B47884">
              <w:t>1,0</w:t>
            </w:r>
          </w:p>
        </w:tc>
        <w:tc>
          <w:tcPr>
            <w:tcW w:w="993" w:type="dxa"/>
            <w:noWrap/>
            <w:hideMark/>
          </w:tcPr>
          <w:p w14:paraId="62F65B4B" w14:textId="77777777" w:rsidR="00B47884" w:rsidRPr="00B47884" w:rsidRDefault="00B47884" w:rsidP="00B47884">
            <w:r w:rsidRPr="00B47884">
              <w:t>0,9</w:t>
            </w:r>
          </w:p>
        </w:tc>
      </w:tr>
      <w:tr w:rsidR="00B47884" w:rsidRPr="00B47884" w14:paraId="2CC0D1C3" w14:textId="77777777" w:rsidTr="00D20908">
        <w:trPr>
          <w:trHeight w:val="288"/>
        </w:trPr>
        <w:tc>
          <w:tcPr>
            <w:tcW w:w="1271" w:type="dxa"/>
            <w:noWrap/>
            <w:hideMark/>
          </w:tcPr>
          <w:p w14:paraId="0049E67F" w14:textId="77777777" w:rsidR="00B47884" w:rsidRPr="00B47884" w:rsidRDefault="00B47884" w:rsidP="00B47884">
            <w:r w:rsidRPr="00B47884">
              <w:t>0,16</w:t>
            </w:r>
          </w:p>
        </w:tc>
        <w:tc>
          <w:tcPr>
            <w:tcW w:w="851" w:type="dxa"/>
            <w:noWrap/>
            <w:hideMark/>
          </w:tcPr>
          <w:p w14:paraId="2E1C3DC6" w14:textId="77777777" w:rsidR="00B47884" w:rsidRPr="00B47884" w:rsidRDefault="00B47884" w:rsidP="00B47884">
            <w:r w:rsidRPr="00B47884">
              <w:t>1,6</w:t>
            </w:r>
          </w:p>
        </w:tc>
        <w:tc>
          <w:tcPr>
            <w:tcW w:w="945" w:type="dxa"/>
            <w:noWrap/>
            <w:hideMark/>
          </w:tcPr>
          <w:p w14:paraId="0C7AB225" w14:textId="77777777" w:rsidR="00B47884" w:rsidRPr="00B47884" w:rsidRDefault="00B47884" w:rsidP="00B47884">
            <w:r w:rsidRPr="00B47884">
              <w:t>1,5</w:t>
            </w:r>
          </w:p>
        </w:tc>
        <w:tc>
          <w:tcPr>
            <w:tcW w:w="1323" w:type="dxa"/>
            <w:noWrap/>
            <w:hideMark/>
          </w:tcPr>
          <w:p w14:paraId="5A10F5CE" w14:textId="77777777" w:rsidR="00B47884" w:rsidRPr="00B47884" w:rsidRDefault="00B47884" w:rsidP="00B47884">
            <w:r w:rsidRPr="00B47884">
              <w:t>0,49</w:t>
            </w:r>
          </w:p>
        </w:tc>
        <w:tc>
          <w:tcPr>
            <w:tcW w:w="1134" w:type="dxa"/>
            <w:noWrap/>
            <w:hideMark/>
          </w:tcPr>
          <w:p w14:paraId="57B2BACC" w14:textId="77777777" w:rsidR="00B47884" w:rsidRPr="00B47884" w:rsidRDefault="00B47884" w:rsidP="00B47884">
            <w:r w:rsidRPr="00B47884">
              <w:t>1,0</w:t>
            </w:r>
          </w:p>
        </w:tc>
        <w:tc>
          <w:tcPr>
            <w:tcW w:w="850" w:type="dxa"/>
            <w:noWrap/>
            <w:hideMark/>
          </w:tcPr>
          <w:p w14:paraId="7EB51193" w14:textId="77777777" w:rsidR="00B47884" w:rsidRPr="00B47884" w:rsidRDefault="00B47884" w:rsidP="00B47884">
            <w:r w:rsidRPr="00B47884">
              <w:t>1,0</w:t>
            </w:r>
          </w:p>
        </w:tc>
        <w:tc>
          <w:tcPr>
            <w:tcW w:w="1276" w:type="dxa"/>
            <w:noWrap/>
            <w:hideMark/>
          </w:tcPr>
          <w:p w14:paraId="03704312" w14:textId="77777777" w:rsidR="00B47884" w:rsidRPr="00B47884" w:rsidRDefault="00B47884" w:rsidP="00B47884">
            <w:r w:rsidRPr="00B47884">
              <w:t>0,82</w:t>
            </w:r>
          </w:p>
        </w:tc>
        <w:tc>
          <w:tcPr>
            <w:tcW w:w="850" w:type="dxa"/>
            <w:noWrap/>
            <w:hideMark/>
          </w:tcPr>
          <w:p w14:paraId="04C9B706" w14:textId="77777777" w:rsidR="00B47884" w:rsidRPr="00B47884" w:rsidRDefault="00B47884" w:rsidP="00B47884">
            <w:r w:rsidRPr="00B47884">
              <w:t>1,0</w:t>
            </w:r>
          </w:p>
        </w:tc>
        <w:tc>
          <w:tcPr>
            <w:tcW w:w="993" w:type="dxa"/>
            <w:noWrap/>
            <w:hideMark/>
          </w:tcPr>
          <w:p w14:paraId="497F1E79" w14:textId="77777777" w:rsidR="00B47884" w:rsidRPr="00B47884" w:rsidRDefault="00B47884" w:rsidP="00B47884">
            <w:r w:rsidRPr="00B47884">
              <w:t>0,9</w:t>
            </w:r>
          </w:p>
        </w:tc>
      </w:tr>
      <w:tr w:rsidR="00B47884" w:rsidRPr="00B47884" w14:paraId="3FF8A87D" w14:textId="77777777" w:rsidTr="00D20908">
        <w:trPr>
          <w:trHeight w:val="288"/>
        </w:trPr>
        <w:tc>
          <w:tcPr>
            <w:tcW w:w="1271" w:type="dxa"/>
            <w:noWrap/>
            <w:hideMark/>
          </w:tcPr>
          <w:p w14:paraId="7C3BFC74" w14:textId="77777777" w:rsidR="00B47884" w:rsidRPr="00B47884" w:rsidRDefault="00B47884" w:rsidP="00B47884">
            <w:r w:rsidRPr="00B47884">
              <w:t>0,17</w:t>
            </w:r>
          </w:p>
        </w:tc>
        <w:tc>
          <w:tcPr>
            <w:tcW w:w="851" w:type="dxa"/>
            <w:noWrap/>
            <w:hideMark/>
          </w:tcPr>
          <w:p w14:paraId="2450ED72" w14:textId="77777777" w:rsidR="00B47884" w:rsidRPr="00B47884" w:rsidRDefault="00B47884" w:rsidP="00B47884">
            <w:r w:rsidRPr="00B47884">
              <w:t>1,5</w:t>
            </w:r>
          </w:p>
        </w:tc>
        <w:tc>
          <w:tcPr>
            <w:tcW w:w="945" w:type="dxa"/>
            <w:noWrap/>
            <w:hideMark/>
          </w:tcPr>
          <w:p w14:paraId="4FB1F944" w14:textId="77777777" w:rsidR="00B47884" w:rsidRPr="00B47884" w:rsidRDefault="00B47884" w:rsidP="00B47884">
            <w:r w:rsidRPr="00B47884">
              <w:t>1,5</w:t>
            </w:r>
          </w:p>
        </w:tc>
        <w:tc>
          <w:tcPr>
            <w:tcW w:w="1323" w:type="dxa"/>
            <w:noWrap/>
            <w:hideMark/>
          </w:tcPr>
          <w:p w14:paraId="79B49126" w14:textId="77777777" w:rsidR="00B47884" w:rsidRPr="00B47884" w:rsidRDefault="00B47884" w:rsidP="00B47884">
            <w:r w:rsidRPr="00B47884">
              <w:t>0,50</w:t>
            </w:r>
          </w:p>
        </w:tc>
        <w:tc>
          <w:tcPr>
            <w:tcW w:w="1134" w:type="dxa"/>
            <w:noWrap/>
            <w:hideMark/>
          </w:tcPr>
          <w:p w14:paraId="1F314AC7" w14:textId="77777777" w:rsidR="00B47884" w:rsidRPr="00B47884" w:rsidRDefault="00B47884" w:rsidP="00B47884">
            <w:r w:rsidRPr="00B47884">
              <w:t>1,0</w:t>
            </w:r>
          </w:p>
        </w:tc>
        <w:tc>
          <w:tcPr>
            <w:tcW w:w="850" w:type="dxa"/>
            <w:noWrap/>
            <w:hideMark/>
          </w:tcPr>
          <w:p w14:paraId="410E8464" w14:textId="77777777" w:rsidR="00B47884" w:rsidRPr="00B47884" w:rsidRDefault="00B47884" w:rsidP="00B47884">
            <w:r w:rsidRPr="00B47884">
              <w:t>0,9</w:t>
            </w:r>
          </w:p>
        </w:tc>
        <w:tc>
          <w:tcPr>
            <w:tcW w:w="1276" w:type="dxa"/>
            <w:noWrap/>
            <w:hideMark/>
          </w:tcPr>
          <w:p w14:paraId="64F9D0D5" w14:textId="77777777" w:rsidR="00B47884" w:rsidRPr="00B47884" w:rsidRDefault="00B47884" w:rsidP="00B47884">
            <w:r w:rsidRPr="00B47884">
              <w:t>0,83</w:t>
            </w:r>
          </w:p>
        </w:tc>
        <w:tc>
          <w:tcPr>
            <w:tcW w:w="850" w:type="dxa"/>
            <w:noWrap/>
            <w:hideMark/>
          </w:tcPr>
          <w:p w14:paraId="5ECD79C8" w14:textId="77777777" w:rsidR="00B47884" w:rsidRPr="00B47884" w:rsidRDefault="00B47884" w:rsidP="00B47884">
            <w:r w:rsidRPr="00B47884">
              <w:t>1,0</w:t>
            </w:r>
          </w:p>
        </w:tc>
        <w:tc>
          <w:tcPr>
            <w:tcW w:w="993" w:type="dxa"/>
            <w:noWrap/>
            <w:hideMark/>
          </w:tcPr>
          <w:p w14:paraId="0BC5D7E8" w14:textId="77777777" w:rsidR="00B47884" w:rsidRPr="00B47884" w:rsidRDefault="00B47884" w:rsidP="00B47884">
            <w:r w:rsidRPr="00B47884">
              <w:t>0,9</w:t>
            </w:r>
          </w:p>
        </w:tc>
      </w:tr>
      <w:tr w:rsidR="00B47884" w:rsidRPr="00B47884" w14:paraId="46407631" w14:textId="77777777" w:rsidTr="00D20908">
        <w:trPr>
          <w:trHeight w:val="288"/>
        </w:trPr>
        <w:tc>
          <w:tcPr>
            <w:tcW w:w="1271" w:type="dxa"/>
            <w:noWrap/>
            <w:hideMark/>
          </w:tcPr>
          <w:p w14:paraId="416488A5" w14:textId="77777777" w:rsidR="00B47884" w:rsidRPr="00B47884" w:rsidRDefault="00B47884" w:rsidP="00B47884">
            <w:r w:rsidRPr="00B47884">
              <w:t>0,18</w:t>
            </w:r>
          </w:p>
        </w:tc>
        <w:tc>
          <w:tcPr>
            <w:tcW w:w="851" w:type="dxa"/>
            <w:noWrap/>
            <w:hideMark/>
          </w:tcPr>
          <w:p w14:paraId="48DAF57C" w14:textId="77777777" w:rsidR="00B47884" w:rsidRPr="00B47884" w:rsidRDefault="00B47884" w:rsidP="00B47884">
            <w:r w:rsidRPr="00B47884">
              <w:t>1,5</w:t>
            </w:r>
          </w:p>
        </w:tc>
        <w:tc>
          <w:tcPr>
            <w:tcW w:w="945" w:type="dxa"/>
            <w:noWrap/>
            <w:hideMark/>
          </w:tcPr>
          <w:p w14:paraId="13088432" w14:textId="77777777" w:rsidR="00B47884" w:rsidRPr="00B47884" w:rsidRDefault="00B47884" w:rsidP="00B47884">
            <w:r w:rsidRPr="00B47884">
              <w:t>1,4</w:t>
            </w:r>
          </w:p>
        </w:tc>
        <w:tc>
          <w:tcPr>
            <w:tcW w:w="1323" w:type="dxa"/>
            <w:noWrap/>
            <w:hideMark/>
          </w:tcPr>
          <w:p w14:paraId="48C42617" w14:textId="77777777" w:rsidR="00B47884" w:rsidRPr="00B47884" w:rsidRDefault="00B47884" w:rsidP="00B47884">
            <w:r w:rsidRPr="00B47884">
              <w:t>0,51</w:t>
            </w:r>
          </w:p>
        </w:tc>
        <w:tc>
          <w:tcPr>
            <w:tcW w:w="1134" w:type="dxa"/>
            <w:noWrap/>
            <w:hideMark/>
          </w:tcPr>
          <w:p w14:paraId="27F6157A" w14:textId="77777777" w:rsidR="00B47884" w:rsidRPr="00B47884" w:rsidRDefault="00B47884" w:rsidP="00B47884">
            <w:r w:rsidRPr="00B47884">
              <w:t>1,0</w:t>
            </w:r>
          </w:p>
        </w:tc>
        <w:tc>
          <w:tcPr>
            <w:tcW w:w="850" w:type="dxa"/>
            <w:noWrap/>
            <w:hideMark/>
          </w:tcPr>
          <w:p w14:paraId="26A2A9FC" w14:textId="77777777" w:rsidR="00B47884" w:rsidRPr="00B47884" w:rsidRDefault="00B47884" w:rsidP="00B47884">
            <w:r w:rsidRPr="00B47884">
              <w:t>0,9</w:t>
            </w:r>
          </w:p>
        </w:tc>
        <w:tc>
          <w:tcPr>
            <w:tcW w:w="1276" w:type="dxa"/>
            <w:noWrap/>
            <w:hideMark/>
          </w:tcPr>
          <w:p w14:paraId="495FF905" w14:textId="77777777" w:rsidR="00B47884" w:rsidRPr="00B47884" w:rsidRDefault="00B47884" w:rsidP="00B47884">
            <w:r w:rsidRPr="00B47884">
              <w:t>0,84</w:t>
            </w:r>
          </w:p>
        </w:tc>
        <w:tc>
          <w:tcPr>
            <w:tcW w:w="850" w:type="dxa"/>
            <w:noWrap/>
            <w:hideMark/>
          </w:tcPr>
          <w:p w14:paraId="01E111CE" w14:textId="77777777" w:rsidR="00B47884" w:rsidRPr="00B47884" w:rsidRDefault="00B47884" w:rsidP="00B47884">
            <w:r w:rsidRPr="00B47884">
              <w:t>1,0</w:t>
            </w:r>
          </w:p>
        </w:tc>
        <w:tc>
          <w:tcPr>
            <w:tcW w:w="993" w:type="dxa"/>
            <w:noWrap/>
            <w:hideMark/>
          </w:tcPr>
          <w:p w14:paraId="3274CF46" w14:textId="77777777" w:rsidR="00B47884" w:rsidRPr="00B47884" w:rsidRDefault="00B47884" w:rsidP="00B47884">
            <w:r w:rsidRPr="00B47884">
              <w:t>0,9</w:t>
            </w:r>
          </w:p>
        </w:tc>
      </w:tr>
      <w:tr w:rsidR="00B47884" w:rsidRPr="00B47884" w14:paraId="53288871" w14:textId="77777777" w:rsidTr="00D20908">
        <w:trPr>
          <w:trHeight w:val="288"/>
        </w:trPr>
        <w:tc>
          <w:tcPr>
            <w:tcW w:w="1271" w:type="dxa"/>
            <w:noWrap/>
            <w:hideMark/>
          </w:tcPr>
          <w:p w14:paraId="32030467" w14:textId="77777777" w:rsidR="00B47884" w:rsidRPr="00B47884" w:rsidRDefault="00B47884" w:rsidP="00B47884">
            <w:r w:rsidRPr="00B47884">
              <w:t>0,19</w:t>
            </w:r>
          </w:p>
        </w:tc>
        <w:tc>
          <w:tcPr>
            <w:tcW w:w="851" w:type="dxa"/>
            <w:noWrap/>
            <w:hideMark/>
          </w:tcPr>
          <w:p w14:paraId="38CCABA6" w14:textId="77777777" w:rsidR="00B47884" w:rsidRPr="00B47884" w:rsidRDefault="00B47884" w:rsidP="00B47884">
            <w:r w:rsidRPr="00B47884">
              <w:t>1,5</w:t>
            </w:r>
          </w:p>
        </w:tc>
        <w:tc>
          <w:tcPr>
            <w:tcW w:w="945" w:type="dxa"/>
            <w:noWrap/>
            <w:hideMark/>
          </w:tcPr>
          <w:p w14:paraId="1EE1DD0B" w14:textId="77777777" w:rsidR="00B47884" w:rsidRPr="00B47884" w:rsidRDefault="00B47884" w:rsidP="00B47884">
            <w:r w:rsidRPr="00B47884">
              <w:t>1,4</w:t>
            </w:r>
          </w:p>
        </w:tc>
        <w:tc>
          <w:tcPr>
            <w:tcW w:w="1323" w:type="dxa"/>
            <w:noWrap/>
            <w:hideMark/>
          </w:tcPr>
          <w:p w14:paraId="59E9AB63" w14:textId="77777777" w:rsidR="00B47884" w:rsidRPr="00B47884" w:rsidRDefault="00B47884" w:rsidP="00B47884">
            <w:r w:rsidRPr="00B47884">
              <w:t>0,52</w:t>
            </w:r>
          </w:p>
        </w:tc>
        <w:tc>
          <w:tcPr>
            <w:tcW w:w="1134" w:type="dxa"/>
            <w:noWrap/>
            <w:hideMark/>
          </w:tcPr>
          <w:p w14:paraId="7460DE3C" w14:textId="77777777" w:rsidR="00B47884" w:rsidRPr="00B47884" w:rsidRDefault="00B47884" w:rsidP="00B47884">
            <w:r w:rsidRPr="00B47884">
              <w:t>1,0</w:t>
            </w:r>
          </w:p>
        </w:tc>
        <w:tc>
          <w:tcPr>
            <w:tcW w:w="850" w:type="dxa"/>
            <w:noWrap/>
            <w:hideMark/>
          </w:tcPr>
          <w:p w14:paraId="433AABDE" w14:textId="77777777" w:rsidR="00B47884" w:rsidRPr="00B47884" w:rsidRDefault="00B47884" w:rsidP="00B47884">
            <w:r w:rsidRPr="00B47884">
              <w:t>0,9</w:t>
            </w:r>
          </w:p>
        </w:tc>
        <w:tc>
          <w:tcPr>
            <w:tcW w:w="1276" w:type="dxa"/>
            <w:noWrap/>
            <w:hideMark/>
          </w:tcPr>
          <w:p w14:paraId="3CE03818" w14:textId="77777777" w:rsidR="00B47884" w:rsidRPr="00B47884" w:rsidRDefault="00B47884" w:rsidP="00B47884">
            <w:r w:rsidRPr="00B47884">
              <w:t>0,85</w:t>
            </w:r>
          </w:p>
        </w:tc>
        <w:tc>
          <w:tcPr>
            <w:tcW w:w="850" w:type="dxa"/>
            <w:noWrap/>
            <w:hideMark/>
          </w:tcPr>
          <w:p w14:paraId="00D4BF66" w14:textId="77777777" w:rsidR="00B47884" w:rsidRPr="00B47884" w:rsidRDefault="00B47884" w:rsidP="00B47884">
            <w:r w:rsidRPr="00B47884">
              <w:t>1,0</w:t>
            </w:r>
          </w:p>
        </w:tc>
        <w:tc>
          <w:tcPr>
            <w:tcW w:w="993" w:type="dxa"/>
            <w:noWrap/>
            <w:hideMark/>
          </w:tcPr>
          <w:p w14:paraId="7CBF54E3" w14:textId="77777777" w:rsidR="00B47884" w:rsidRPr="00B47884" w:rsidRDefault="00B47884" w:rsidP="00B47884">
            <w:r w:rsidRPr="00B47884">
              <w:t>0,9</w:t>
            </w:r>
          </w:p>
        </w:tc>
      </w:tr>
      <w:tr w:rsidR="00B47884" w:rsidRPr="00B47884" w14:paraId="7124A02A" w14:textId="77777777" w:rsidTr="00D20908">
        <w:trPr>
          <w:trHeight w:val="288"/>
        </w:trPr>
        <w:tc>
          <w:tcPr>
            <w:tcW w:w="1271" w:type="dxa"/>
            <w:noWrap/>
            <w:hideMark/>
          </w:tcPr>
          <w:p w14:paraId="550745B8" w14:textId="77777777" w:rsidR="00B47884" w:rsidRPr="00B47884" w:rsidRDefault="00B47884" w:rsidP="00B47884">
            <w:r w:rsidRPr="00B47884">
              <w:t>0,20</w:t>
            </w:r>
          </w:p>
        </w:tc>
        <w:tc>
          <w:tcPr>
            <w:tcW w:w="851" w:type="dxa"/>
            <w:noWrap/>
            <w:hideMark/>
          </w:tcPr>
          <w:p w14:paraId="130A888D" w14:textId="77777777" w:rsidR="00B47884" w:rsidRPr="00B47884" w:rsidRDefault="00B47884" w:rsidP="00B47884">
            <w:r w:rsidRPr="00B47884">
              <w:t>1,4</w:t>
            </w:r>
          </w:p>
        </w:tc>
        <w:tc>
          <w:tcPr>
            <w:tcW w:w="945" w:type="dxa"/>
            <w:noWrap/>
            <w:hideMark/>
          </w:tcPr>
          <w:p w14:paraId="1625417F" w14:textId="77777777" w:rsidR="00B47884" w:rsidRPr="00B47884" w:rsidRDefault="00B47884" w:rsidP="00B47884">
            <w:r w:rsidRPr="00B47884">
              <w:t>1,4</w:t>
            </w:r>
          </w:p>
        </w:tc>
        <w:tc>
          <w:tcPr>
            <w:tcW w:w="1323" w:type="dxa"/>
            <w:noWrap/>
            <w:hideMark/>
          </w:tcPr>
          <w:p w14:paraId="2E4E686C" w14:textId="77777777" w:rsidR="00B47884" w:rsidRPr="00B47884" w:rsidRDefault="00B47884" w:rsidP="00B47884">
            <w:r w:rsidRPr="00B47884">
              <w:t>0,53</w:t>
            </w:r>
          </w:p>
        </w:tc>
        <w:tc>
          <w:tcPr>
            <w:tcW w:w="1134" w:type="dxa"/>
            <w:noWrap/>
            <w:hideMark/>
          </w:tcPr>
          <w:p w14:paraId="1108D56C" w14:textId="77777777" w:rsidR="00B47884" w:rsidRPr="00B47884" w:rsidRDefault="00B47884" w:rsidP="00B47884">
            <w:r w:rsidRPr="00B47884">
              <w:t>1,0</w:t>
            </w:r>
          </w:p>
        </w:tc>
        <w:tc>
          <w:tcPr>
            <w:tcW w:w="850" w:type="dxa"/>
            <w:noWrap/>
            <w:hideMark/>
          </w:tcPr>
          <w:p w14:paraId="1AF05013" w14:textId="77777777" w:rsidR="00B47884" w:rsidRPr="00B47884" w:rsidRDefault="00B47884" w:rsidP="00B47884">
            <w:r w:rsidRPr="00B47884">
              <w:t>0,9</w:t>
            </w:r>
          </w:p>
        </w:tc>
        <w:tc>
          <w:tcPr>
            <w:tcW w:w="1276" w:type="dxa"/>
            <w:noWrap/>
            <w:hideMark/>
          </w:tcPr>
          <w:p w14:paraId="103CB974" w14:textId="77777777" w:rsidR="00B47884" w:rsidRPr="00B47884" w:rsidRDefault="00B47884" w:rsidP="00B47884">
            <w:r w:rsidRPr="00B47884">
              <w:t>0,86</w:t>
            </w:r>
          </w:p>
        </w:tc>
        <w:tc>
          <w:tcPr>
            <w:tcW w:w="850" w:type="dxa"/>
            <w:noWrap/>
            <w:hideMark/>
          </w:tcPr>
          <w:p w14:paraId="04A354BC" w14:textId="77777777" w:rsidR="00B47884" w:rsidRPr="00B47884" w:rsidRDefault="00B47884" w:rsidP="00B47884">
            <w:r w:rsidRPr="00B47884">
              <w:t>1,0</w:t>
            </w:r>
          </w:p>
        </w:tc>
        <w:tc>
          <w:tcPr>
            <w:tcW w:w="993" w:type="dxa"/>
            <w:noWrap/>
            <w:hideMark/>
          </w:tcPr>
          <w:p w14:paraId="08F66F9D" w14:textId="77777777" w:rsidR="00B47884" w:rsidRPr="00B47884" w:rsidRDefault="00B47884" w:rsidP="00B47884">
            <w:r w:rsidRPr="00B47884">
              <w:t>1,0</w:t>
            </w:r>
          </w:p>
        </w:tc>
      </w:tr>
      <w:tr w:rsidR="00B47884" w:rsidRPr="00B47884" w14:paraId="5B0E06C3" w14:textId="77777777" w:rsidTr="00D20908">
        <w:trPr>
          <w:trHeight w:val="288"/>
        </w:trPr>
        <w:tc>
          <w:tcPr>
            <w:tcW w:w="1271" w:type="dxa"/>
            <w:noWrap/>
            <w:hideMark/>
          </w:tcPr>
          <w:p w14:paraId="25216C10" w14:textId="77777777" w:rsidR="00B47884" w:rsidRPr="00B47884" w:rsidRDefault="00B47884" w:rsidP="00B47884">
            <w:r w:rsidRPr="00B47884">
              <w:t>0,21</w:t>
            </w:r>
          </w:p>
        </w:tc>
        <w:tc>
          <w:tcPr>
            <w:tcW w:w="851" w:type="dxa"/>
            <w:noWrap/>
            <w:hideMark/>
          </w:tcPr>
          <w:p w14:paraId="0E3B5E95" w14:textId="77777777" w:rsidR="00B47884" w:rsidRPr="00B47884" w:rsidRDefault="00B47884" w:rsidP="00B47884">
            <w:r w:rsidRPr="00B47884">
              <w:t>1,4</w:t>
            </w:r>
          </w:p>
        </w:tc>
        <w:tc>
          <w:tcPr>
            <w:tcW w:w="945" w:type="dxa"/>
            <w:noWrap/>
            <w:hideMark/>
          </w:tcPr>
          <w:p w14:paraId="16A83985" w14:textId="77777777" w:rsidR="00B47884" w:rsidRPr="00B47884" w:rsidRDefault="00B47884" w:rsidP="00B47884">
            <w:r w:rsidRPr="00B47884">
              <w:t>1,4</w:t>
            </w:r>
          </w:p>
        </w:tc>
        <w:tc>
          <w:tcPr>
            <w:tcW w:w="1323" w:type="dxa"/>
            <w:noWrap/>
            <w:hideMark/>
          </w:tcPr>
          <w:p w14:paraId="4EB3706B" w14:textId="77777777" w:rsidR="00B47884" w:rsidRPr="00B47884" w:rsidRDefault="00B47884" w:rsidP="00B47884">
            <w:r w:rsidRPr="00B47884">
              <w:t>0,54</w:t>
            </w:r>
          </w:p>
        </w:tc>
        <w:tc>
          <w:tcPr>
            <w:tcW w:w="1134" w:type="dxa"/>
            <w:noWrap/>
            <w:hideMark/>
          </w:tcPr>
          <w:p w14:paraId="54EC8F30" w14:textId="77777777" w:rsidR="00B47884" w:rsidRPr="00B47884" w:rsidRDefault="00B47884" w:rsidP="00B47884">
            <w:r w:rsidRPr="00B47884">
              <w:t>0,9</w:t>
            </w:r>
          </w:p>
        </w:tc>
        <w:tc>
          <w:tcPr>
            <w:tcW w:w="850" w:type="dxa"/>
            <w:noWrap/>
            <w:hideMark/>
          </w:tcPr>
          <w:p w14:paraId="123E07DF" w14:textId="77777777" w:rsidR="00B47884" w:rsidRPr="00B47884" w:rsidRDefault="00B47884" w:rsidP="00B47884">
            <w:r w:rsidRPr="00B47884">
              <w:t>0,9</w:t>
            </w:r>
          </w:p>
        </w:tc>
        <w:tc>
          <w:tcPr>
            <w:tcW w:w="1276" w:type="dxa"/>
            <w:noWrap/>
            <w:hideMark/>
          </w:tcPr>
          <w:p w14:paraId="70C0AAE9" w14:textId="77777777" w:rsidR="00B47884" w:rsidRPr="00B47884" w:rsidRDefault="00B47884" w:rsidP="00B47884">
            <w:r w:rsidRPr="00B47884">
              <w:t>0,87</w:t>
            </w:r>
          </w:p>
        </w:tc>
        <w:tc>
          <w:tcPr>
            <w:tcW w:w="850" w:type="dxa"/>
            <w:noWrap/>
            <w:hideMark/>
          </w:tcPr>
          <w:p w14:paraId="2A698FA0" w14:textId="77777777" w:rsidR="00B47884" w:rsidRPr="00B47884" w:rsidRDefault="00B47884" w:rsidP="00B47884">
            <w:r w:rsidRPr="00B47884">
              <w:t>1,0</w:t>
            </w:r>
          </w:p>
        </w:tc>
        <w:tc>
          <w:tcPr>
            <w:tcW w:w="993" w:type="dxa"/>
            <w:noWrap/>
            <w:hideMark/>
          </w:tcPr>
          <w:p w14:paraId="2EB7C504" w14:textId="77777777" w:rsidR="00B47884" w:rsidRPr="00B47884" w:rsidRDefault="00B47884" w:rsidP="00B47884">
            <w:r w:rsidRPr="00B47884">
              <w:t>1,0</w:t>
            </w:r>
          </w:p>
        </w:tc>
      </w:tr>
      <w:tr w:rsidR="00B47884" w:rsidRPr="00B47884" w14:paraId="3A9CB7CD" w14:textId="77777777" w:rsidTr="00D20908">
        <w:trPr>
          <w:trHeight w:val="288"/>
        </w:trPr>
        <w:tc>
          <w:tcPr>
            <w:tcW w:w="1271" w:type="dxa"/>
            <w:noWrap/>
            <w:hideMark/>
          </w:tcPr>
          <w:p w14:paraId="44265EA6" w14:textId="77777777" w:rsidR="00B47884" w:rsidRPr="00B47884" w:rsidRDefault="00B47884" w:rsidP="00B47884">
            <w:r w:rsidRPr="00B47884">
              <w:t>0,22</w:t>
            </w:r>
          </w:p>
        </w:tc>
        <w:tc>
          <w:tcPr>
            <w:tcW w:w="851" w:type="dxa"/>
            <w:noWrap/>
            <w:hideMark/>
          </w:tcPr>
          <w:p w14:paraId="0F09F128" w14:textId="77777777" w:rsidR="00B47884" w:rsidRPr="00B47884" w:rsidRDefault="00B47884" w:rsidP="00B47884">
            <w:r w:rsidRPr="00B47884">
              <w:t>1,4</w:t>
            </w:r>
          </w:p>
        </w:tc>
        <w:tc>
          <w:tcPr>
            <w:tcW w:w="945" w:type="dxa"/>
            <w:noWrap/>
            <w:hideMark/>
          </w:tcPr>
          <w:p w14:paraId="0B753FC3" w14:textId="77777777" w:rsidR="00B47884" w:rsidRPr="00B47884" w:rsidRDefault="00B47884" w:rsidP="00B47884">
            <w:r w:rsidRPr="00B47884">
              <w:t>1,3</w:t>
            </w:r>
          </w:p>
        </w:tc>
        <w:tc>
          <w:tcPr>
            <w:tcW w:w="1323" w:type="dxa"/>
            <w:noWrap/>
            <w:hideMark/>
          </w:tcPr>
          <w:p w14:paraId="2C1BC01B" w14:textId="77777777" w:rsidR="00B47884" w:rsidRPr="00B47884" w:rsidRDefault="00B47884" w:rsidP="00B47884">
            <w:r w:rsidRPr="00B47884">
              <w:t>0,55</w:t>
            </w:r>
          </w:p>
        </w:tc>
        <w:tc>
          <w:tcPr>
            <w:tcW w:w="1134" w:type="dxa"/>
            <w:noWrap/>
            <w:hideMark/>
          </w:tcPr>
          <w:p w14:paraId="3FA5A25A" w14:textId="77777777" w:rsidR="00B47884" w:rsidRPr="00B47884" w:rsidRDefault="00B47884" w:rsidP="00B47884">
            <w:r w:rsidRPr="00B47884">
              <w:t>0,9</w:t>
            </w:r>
          </w:p>
        </w:tc>
        <w:tc>
          <w:tcPr>
            <w:tcW w:w="850" w:type="dxa"/>
            <w:noWrap/>
            <w:hideMark/>
          </w:tcPr>
          <w:p w14:paraId="505228AB" w14:textId="77777777" w:rsidR="00B47884" w:rsidRPr="00B47884" w:rsidRDefault="00B47884" w:rsidP="00B47884">
            <w:r w:rsidRPr="00B47884">
              <w:t>0,9</w:t>
            </w:r>
          </w:p>
        </w:tc>
        <w:tc>
          <w:tcPr>
            <w:tcW w:w="1276" w:type="dxa"/>
            <w:noWrap/>
            <w:hideMark/>
          </w:tcPr>
          <w:p w14:paraId="7AEEF704" w14:textId="77777777" w:rsidR="00B47884" w:rsidRPr="00B47884" w:rsidRDefault="00B47884" w:rsidP="00B47884">
            <w:r w:rsidRPr="00B47884">
              <w:t>0,88</w:t>
            </w:r>
          </w:p>
        </w:tc>
        <w:tc>
          <w:tcPr>
            <w:tcW w:w="850" w:type="dxa"/>
            <w:noWrap/>
            <w:hideMark/>
          </w:tcPr>
          <w:p w14:paraId="3C875EEC" w14:textId="77777777" w:rsidR="00B47884" w:rsidRPr="00B47884" w:rsidRDefault="00B47884" w:rsidP="00B47884">
            <w:r w:rsidRPr="00B47884">
              <w:t>1,0</w:t>
            </w:r>
          </w:p>
        </w:tc>
        <w:tc>
          <w:tcPr>
            <w:tcW w:w="993" w:type="dxa"/>
            <w:noWrap/>
            <w:hideMark/>
          </w:tcPr>
          <w:p w14:paraId="305150FD" w14:textId="77777777" w:rsidR="00B47884" w:rsidRPr="00B47884" w:rsidRDefault="00B47884" w:rsidP="00B47884">
            <w:r w:rsidRPr="00B47884">
              <w:t>1,0</w:t>
            </w:r>
          </w:p>
        </w:tc>
      </w:tr>
      <w:tr w:rsidR="00B47884" w:rsidRPr="00B47884" w14:paraId="0E6B1F57" w14:textId="77777777" w:rsidTr="00D20908">
        <w:trPr>
          <w:trHeight w:val="288"/>
        </w:trPr>
        <w:tc>
          <w:tcPr>
            <w:tcW w:w="1271" w:type="dxa"/>
            <w:noWrap/>
            <w:hideMark/>
          </w:tcPr>
          <w:p w14:paraId="29440EA9" w14:textId="77777777" w:rsidR="00B47884" w:rsidRPr="00B47884" w:rsidRDefault="00B47884" w:rsidP="00B47884">
            <w:r w:rsidRPr="00B47884">
              <w:t>0,23</w:t>
            </w:r>
          </w:p>
        </w:tc>
        <w:tc>
          <w:tcPr>
            <w:tcW w:w="851" w:type="dxa"/>
            <w:noWrap/>
            <w:hideMark/>
          </w:tcPr>
          <w:p w14:paraId="32F34568" w14:textId="77777777" w:rsidR="00B47884" w:rsidRPr="00B47884" w:rsidRDefault="00B47884" w:rsidP="00B47884">
            <w:r w:rsidRPr="00B47884">
              <w:t>1,4</w:t>
            </w:r>
          </w:p>
        </w:tc>
        <w:tc>
          <w:tcPr>
            <w:tcW w:w="945" w:type="dxa"/>
            <w:noWrap/>
            <w:hideMark/>
          </w:tcPr>
          <w:p w14:paraId="39BA82B8" w14:textId="77777777" w:rsidR="00B47884" w:rsidRPr="00B47884" w:rsidRDefault="00B47884" w:rsidP="00B47884">
            <w:r w:rsidRPr="00B47884">
              <w:t>1,3</w:t>
            </w:r>
          </w:p>
        </w:tc>
        <w:tc>
          <w:tcPr>
            <w:tcW w:w="1323" w:type="dxa"/>
            <w:noWrap/>
            <w:hideMark/>
          </w:tcPr>
          <w:p w14:paraId="4335A1D0" w14:textId="77777777" w:rsidR="00B47884" w:rsidRPr="00B47884" w:rsidRDefault="00B47884" w:rsidP="00B47884">
            <w:r w:rsidRPr="00B47884">
              <w:t>0,56</w:t>
            </w:r>
          </w:p>
        </w:tc>
        <w:tc>
          <w:tcPr>
            <w:tcW w:w="1134" w:type="dxa"/>
            <w:noWrap/>
            <w:hideMark/>
          </w:tcPr>
          <w:p w14:paraId="7B8D81A6" w14:textId="77777777" w:rsidR="00B47884" w:rsidRPr="00B47884" w:rsidRDefault="00B47884" w:rsidP="00B47884">
            <w:r w:rsidRPr="00B47884">
              <w:t>0,9</w:t>
            </w:r>
          </w:p>
        </w:tc>
        <w:tc>
          <w:tcPr>
            <w:tcW w:w="850" w:type="dxa"/>
            <w:noWrap/>
            <w:hideMark/>
          </w:tcPr>
          <w:p w14:paraId="7EB3BC61" w14:textId="77777777" w:rsidR="00B47884" w:rsidRPr="00B47884" w:rsidRDefault="00B47884" w:rsidP="00B47884">
            <w:r w:rsidRPr="00B47884">
              <w:t>0,9</w:t>
            </w:r>
          </w:p>
        </w:tc>
        <w:tc>
          <w:tcPr>
            <w:tcW w:w="1276" w:type="dxa"/>
            <w:noWrap/>
            <w:hideMark/>
          </w:tcPr>
          <w:p w14:paraId="504ED7D6" w14:textId="77777777" w:rsidR="00B47884" w:rsidRPr="00B47884" w:rsidRDefault="00B47884" w:rsidP="00B47884">
            <w:r w:rsidRPr="00B47884">
              <w:t>0,89</w:t>
            </w:r>
          </w:p>
        </w:tc>
        <w:tc>
          <w:tcPr>
            <w:tcW w:w="850" w:type="dxa"/>
            <w:noWrap/>
            <w:hideMark/>
          </w:tcPr>
          <w:p w14:paraId="7BBB1DA8" w14:textId="77777777" w:rsidR="00B47884" w:rsidRPr="00B47884" w:rsidRDefault="00B47884" w:rsidP="00B47884">
            <w:r w:rsidRPr="00B47884">
              <w:t>1,0</w:t>
            </w:r>
          </w:p>
        </w:tc>
        <w:tc>
          <w:tcPr>
            <w:tcW w:w="993" w:type="dxa"/>
            <w:noWrap/>
            <w:hideMark/>
          </w:tcPr>
          <w:p w14:paraId="546DABF8" w14:textId="77777777" w:rsidR="00B47884" w:rsidRPr="00B47884" w:rsidRDefault="00B47884" w:rsidP="00B47884">
            <w:r w:rsidRPr="00B47884">
              <w:t>1,0</w:t>
            </w:r>
          </w:p>
        </w:tc>
      </w:tr>
      <w:tr w:rsidR="00B47884" w:rsidRPr="00B47884" w14:paraId="0E45D07A" w14:textId="77777777" w:rsidTr="00D20908">
        <w:trPr>
          <w:trHeight w:val="288"/>
        </w:trPr>
        <w:tc>
          <w:tcPr>
            <w:tcW w:w="1271" w:type="dxa"/>
            <w:noWrap/>
            <w:hideMark/>
          </w:tcPr>
          <w:p w14:paraId="3E9E02B4" w14:textId="77777777" w:rsidR="00B47884" w:rsidRPr="00B47884" w:rsidRDefault="00B47884" w:rsidP="00B47884">
            <w:r w:rsidRPr="00B47884">
              <w:t>0,24</w:t>
            </w:r>
          </w:p>
        </w:tc>
        <w:tc>
          <w:tcPr>
            <w:tcW w:w="851" w:type="dxa"/>
            <w:noWrap/>
            <w:hideMark/>
          </w:tcPr>
          <w:p w14:paraId="4EDA92C6" w14:textId="77777777" w:rsidR="00B47884" w:rsidRPr="00B47884" w:rsidRDefault="00B47884" w:rsidP="00B47884">
            <w:r w:rsidRPr="00B47884">
              <w:t>1,3</w:t>
            </w:r>
          </w:p>
        </w:tc>
        <w:tc>
          <w:tcPr>
            <w:tcW w:w="945" w:type="dxa"/>
            <w:noWrap/>
            <w:hideMark/>
          </w:tcPr>
          <w:p w14:paraId="323D9889" w14:textId="77777777" w:rsidR="00B47884" w:rsidRPr="00B47884" w:rsidRDefault="00B47884" w:rsidP="00B47884">
            <w:r w:rsidRPr="00B47884">
              <w:t>1,3</w:t>
            </w:r>
          </w:p>
        </w:tc>
        <w:tc>
          <w:tcPr>
            <w:tcW w:w="1323" w:type="dxa"/>
            <w:noWrap/>
            <w:hideMark/>
          </w:tcPr>
          <w:p w14:paraId="00119B1D" w14:textId="77777777" w:rsidR="00B47884" w:rsidRPr="00B47884" w:rsidRDefault="00B47884" w:rsidP="00B47884">
            <w:r w:rsidRPr="00B47884">
              <w:t>0,57</w:t>
            </w:r>
          </w:p>
        </w:tc>
        <w:tc>
          <w:tcPr>
            <w:tcW w:w="1134" w:type="dxa"/>
            <w:noWrap/>
            <w:hideMark/>
          </w:tcPr>
          <w:p w14:paraId="3E7844C2" w14:textId="77777777" w:rsidR="00B47884" w:rsidRPr="00B47884" w:rsidRDefault="00B47884" w:rsidP="00B47884">
            <w:r w:rsidRPr="00B47884">
              <w:t>0,9</w:t>
            </w:r>
          </w:p>
        </w:tc>
        <w:tc>
          <w:tcPr>
            <w:tcW w:w="850" w:type="dxa"/>
            <w:noWrap/>
            <w:hideMark/>
          </w:tcPr>
          <w:p w14:paraId="26F29A2D" w14:textId="77777777" w:rsidR="00B47884" w:rsidRPr="00B47884" w:rsidRDefault="00B47884" w:rsidP="00B47884">
            <w:r w:rsidRPr="00B47884">
              <w:t>0,9</w:t>
            </w:r>
          </w:p>
        </w:tc>
        <w:tc>
          <w:tcPr>
            <w:tcW w:w="1276" w:type="dxa"/>
            <w:noWrap/>
            <w:hideMark/>
          </w:tcPr>
          <w:p w14:paraId="44116D57" w14:textId="77777777" w:rsidR="00B47884" w:rsidRPr="00B47884" w:rsidRDefault="00B47884" w:rsidP="00B47884">
            <w:r w:rsidRPr="00B47884">
              <w:t>0,90</w:t>
            </w:r>
          </w:p>
        </w:tc>
        <w:tc>
          <w:tcPr>
            <w:tcW w:w="850" w:type="dxa"/>
            <w:noWrap/>
            <w:hideMark/>
          </w:tcPr>
          <w:p w14:paraId="6B9C76E6" w14:textId="77777777" w:rsidR="00B47884" w:rsidRPr="00B47884" w:rsidRDefault="00B47884" w:rsidP="00B47884">
            <w:r w:rsidRPr="00B47884">
              <w:t>1,0</w:t>
            </w:r>
          </w:p>
        </w:tc>
        <w:tc>
          <w:tcPr>
            <w:tcW w:w="993" w:type="dxa"/>
            <w:noWrap/>
            <w:hideMark/>
          </w:tcPr>
          <w:p w14:paraId="6C8A3CA7" w14:textId="77777777" w:rsidR="00B47884" w:rsidRPr="00B47884" w:rsidRDefault="00B47884" w:rsidP="00B47884">
            <w:r w:rsidRPr="00B47884">
              <w:t>1,0</w:t>
            </w:r>
          </w:p>
        </w:tc>
      </w:tr>
      <w:tr w:rsidR="00B47884" w:rsidRPr="00B47884" w14:paraId="1CC424B8" w14:textId="77777777" w:rsidTr="00D20908">
        <w:trPr>
          <w:trHeight w:val="288"/>
        </w:trPr>
        <w:tc>
          <w:tcPr>
            <w:tcW w:w="1271" w:type="dxa"/>
            <w:noWrap/>
            <w:hideMark/>
          </w:tcPr>
          <w:p w14:paraId="275B8AE6" w14:textId="77777777" w:rsidR="00B47884" w:rsidRPr="00B47884" w:rsidRDefault="00B47884" w:rsidP="00B47884">
            <w:r w:rsidRPr="00B47884">
              <w:t>0,25</w:t>
            </w:r>
          </w:p>
        </w:tc>
        <w:tc>
          <w:tcPr>
            <w:tcW w:w="851" w:type="dxa"/>
            <w:noWrap/>
            <w:hideMark/>
          </w:tcPr>
          <w:p w14:paraId="7DEC6454" w14:textId="77777777" w:rsidR="00B47884" w:rsidRPr="00B47884" w:rsidRDefault="00B47884" w:rsidP="00B47884">
            <w:r w:rsidRPr="00B47884">
              <w:t>1,3</w:t>
            </w:r>
          </w:p>
        </w:tc>
        <w:tc>
          <w:tcPr>
            <w:tcW w:w="945" w:type="dxa"/>
            <w:noWrap/>
            <w:hideMark/>
          </w:tcPr>
          <w:p w14:paraId="70D1F55B" w14:textId="77777777" w:rsidR="00B47884" w:rsidRPr="00B47884" w:rsidRDefault="00B47884" w:rsidP="00B47884">
            <w:r w:rsidRPr="00B47884">
              <w:t>1,3</w:t>
            </w:r>
          </w:p>
        </w:tc>
        <w:tc>
          <w:tcPr>
            <w:tcW w:w="1323" w:type="dxa"/>
            <w:noWrap/>
            <w:hideMark/>
          </w:tcPr>
          <w:p w14:paraId="41BE943A" w14:textId="77777777" w:rsidR="00B47884" w:rsidRPr="00B47884" w:rsidRDefault="00B47884" w:rsidP="00B47884">
            <w:r w:rsidRPr="00B47884">
              <w:t>0,58</w:t>
            </w:r>
          </w:p>
        </w:tc>
        <w:tc>
          <w:tcPr>
            <w:tcW w:w="1134" w:type="dxa"/>
            <w:noWrap/>
            <w:hideMark/>
          </w:tcPr>
          <w:p w14:paraId="47494BC3" w14:textId="77777777" w:rsidR="00B47884" w:rsidRPr="00B47884" w:rsidRDefault="00B47884" w:rsidP="00B47884">
            <w:r w:rsidRPr="00B47884">
              <w:t>0,9</w:t>
            </w:r>
          </w:p>
        </w:tc>
        <w:tc>
          <w:tcPr>
            <w:tcW w:w="850" w:type="dxa"/>
            <w:noWrap/>
            <w:hideMark/>
          </w:tcPr>
          <w:p w14:paraId="61EC57BF" w14:textId="77777777" w:rsidR="00B47884" w:rsidRPr="00B47884" w:rsidRDefault="00B47884" w:rsidP="00B47884">
            <w:r w:rsidRPr="00B47884">
              <w:t>0,9</w:t>
            </w:r>
          </w:p>
        </w:tc>
        <w:tc>
          <w:tcPr>
            <w:tcW w:w="1276" w:type="dxa"/>
            <w:noWrap/>
            <w:hideMark/>
          </w:tcPr>
          <w:p w14:paraId="42EF2768" w14:textId="77777777" w:rsidR="00B47884" w:rsidRPr="00B47884" w:rsidRDefault="00B47884" w:rsidP="00B47884">
            <w:r w:rsidRPr="00B47884">
              <w:t>0,91</w:t>
            </w:r>
          </w:p>
        </w:tc>
        <w:tc>
          <w:tcPr>
            <w:tcW w:w="850" w:type="dxa"/>
            <w:noWrap/>
            <w:hideMark/>
          </w:tcPr>
          <w:p w14:paraId="6BC7A5A2" w14:textId="77777777" w:rsidR="00B47884" w:rsidRPr="00B47884" w:rsidRDefault="00B47884" w:rsidP="00B47884">
            <w:r w:rsidRPr="00B47884">
              <w:t>1,0</w:t>
            </w:r>
          </w:p>
        </w:tc>
        <w:tc>
          <w:tcPr>
            <w:tcW w:w="993" w:type="dxa"/>
            <w:noWrap/>
            <w:hideMark/>
          </w:tcPr>
          <w:p w14:paraId="652A246C" w14:textId="77777777" w:rsidR="00B47884" w:rsidRPr="00B47884" w:rsidRDefault="00B47884" w:rsidP="00B47884">
            <w:r w:rsidRPr="00B47884">
              <w:t>1,0</w:t>
            </w:r>
          </w:p>
        </w:tc>
      </w:tr>
      <w:tr w:rsidR="00B47884" w:rsidRPr="00B47884" w14:paraId="4AB60775" w14:textId="77777777" w:rsidTr="00D20908">
        <w:trPr>
          <w:trHeight w:val="288"/>
        </w:trPr>
        <w:tc>
          <w:tcPr>
            <w:tcW w:w="1271" w:type="dxa"/>
            <w:noWrap/>
            <w:hideMark/>
          </w:tcPr>
          <w:p w14:paraId="2BC16662" w14:textId="77777777" w:rsidR="00B47884" w:rsidRPr="00B47884" w:rsidRDefault="00B47884" w:rsidP="00B47884">
            <w:r w:rsidRPr="00B47884">
              <w:t>0,26</w:t>
            </w:r>
          </w:p>
        </w:tc>
        <w:tc>
          <w:tcPr>
            <w:tcW w:w="851" w:type="dxa"/>
            <w:noWrap/>
            <w:hideMark/>
          </w:tcPr>
          <w:p w14:paraId="358198A4" w14:textId="77777777" w:rsidR="00B47884" w:rsidRPr="00B47884" w:rsidRDefault="00B47884" w:rsidP="00B47884">
            <w:r w:rsidRPr="00B47884">
              <w:t>1,3</w:t>
            </w:r>
          </w:p>
        </w:tc>
        <w:tc>
          <w:tcPr>
            <w:tcW w:w="945" w:type="dxa"/>
            <w:noWrap/>
            <w:hideMark/>
          </w:tcPr>
          <w:p w14:paraId="47C999A7" w14:textId="77777777" w:rsidR="00B47884" w:rsidRPr="00B47884" w:rsidRDefault="00B47884" w:rsidP="00B47884">
            <w:r w:rsidRPr="00B47884">
              <w:t>1,2</w:t>
            </w:r>
          </w:p>
        </w:tc>
        <w:tc>
          <w:tcPr>
            <w:tcW w:w="1323" w:type="dxa"/>
            <w:noWrap/>
            <w:hideMark/>
          </w:tcPr>
          <w:p w14:paraId="1C187FDA" w14:textId="77777777" w:rsidR="00B47884" w:rsidRPr="00B47884" w:rsidRDefault="00B47884" w:rsidP="00B47884">
            <w:r w:rsidRPr="00B47884">
              <w:t>0,59</w:t>
            </w:r>
          </w:p>
        </w:tc>
        <w:tc>
          <w:tcPr>
            <w:tcW w:w="1134" w:type="dxa"/>
            <w:noWrap/>
            <w:hideMark/>
          </w:tcPr>
          <w:p w14:paraId="72ED7C0C" w14:textId="77777777" w:rsidR="00B47884" w:rsidRPr="00B47884" w:rsidRDefault="00B47884" w:rsidP="00B47884">
            <w:r w:rsidRPr="00B47884">
              <w:t>0,9</w:t>
            </w:r>
          </w:p>
        </w:tc>
        <w:tc>
          <w:tcPr>
            <w:tcW w:w="850" w:type="dxa"/>
            <w:noWrap/>
            <w:hideMark/>
          </w:tcPr>
          <w:p w14:paraId="1BBCDEDC" w14:textId="77777777" w:rsidR="00B47884" w:rsidRPr="00B47884" w:rsidRDefault="00B47884" w:rsidP="00B47884">
            <w:r w:rsidRPr="00B47884">
              <w:t>0,9</w:t>
            </w:r>
          </w:p>
        </w:tc>
        <w:tc>
          <w:tcPr>
            <w:tcW w:w="1276" w:type="dxa"/>
            <w:noWrap/>
            <w:hideMark/>
          </w:tcPr>
          <w:p w14:paraId="37BE5332" w14:textId="77777777" w:rsidR="00B47884" w:rsidRPr="00B47884" w:rsidRDefault="00B47884" w:rsidP="00B47884">
            <w:r w:rsidRPr="00B47884">
              <w:t>0,92</w:t>
            </w:r>
          </w:p>
        </w:tc>
        <w:tc>
          <w:tcPr>
            <w:tcW w:w="850" w:type="dxa"/>
            <w:noWrap/>
            <w:hideMark/>
          </w:tcPr>
          <w:p w14:paraId="1B8A84A0" w14:textId="77777777" w:rsidR="00B47884" w:rsidRPr="00B47884" w:rsidRDefault="00B47884" w:rsidP="00B47884">
            <w:r w:rsidRPr="00B47884">
              <w:t>1,0</w:t>
            </w:r>
          </w:p>
        </w:tc>
        <w:tc>
          <w:tcPr>
            <w:tcW w:w="993" w:type="dxa"/>
            <w:noWrap/>
            <w:hideMark/>
          </w:tcPr>
          <w:p w14:paraId="2C0EB156" w14:textId="77777777" w:rsidR="00B47884" w:rsidRPr="00B47884" w:rsidRDefault="00B47884" w:rsidP="00B47884">
            <w:r w:rsidRPr="00B47884">
              <w:t>1,0</w:t>
            </w:r>
          </w:p>
        </w:tc>
      </w:tr>
      <w:tr w:rsidR="00B47884" w:rsidRPr="00B47884" w14:paraId="08A72ECC" w14:textId="77777777" w:rsidTr="00D20908">
        <w:trPr>
          <w:trHeight w:val="288"/>
        </w:trPr>
        <w:tc>
          <w:tcPr>
            <w:tcW w:w="1271" w:type="dxa"/>
            <w:noWrap/>
            <w:hideMark/>
          </w:tcPr>
          <w:p w14:paraId="4448FDD4" w14:textId="77777777" w:rsidR="00B47884" w:rsidRPr="00B47884" w:rsidRDefault="00B47884" w:rsidP="00B47884">
            <w:r w:rsidRPr="00B47884">
              <w:t>0,27</w:t>
            </w:r>
          </w:p>
        </w:tc>
        <w:tc>
          <w:tcPr>
            <w:tcW w:w="851" w:type="dxa"/>
            <w:noWrap/>
            <w:hideMark/>
          </w:tcPr>
          <w:p w14:paraId="3F3E7E30" w14:textId="77777777" w:rsidR="00B47884" w:rsidRPr="00B47884" w:rsidRDefault="00B47884" w:rsidP="00B47884">
            <w:r w:rsidRPr="00B47884">
              <w:t>1,3</w:t>
            </w:r>
          </w:p>
        </w:tc>
        <w:tc>
          <w:tcPr>
            <w:tcW w:w="945" w:type="dxa"/>
            <w:noWrap/>
            <w:hideMark/>
          </w:tcPr>
          <w:p w14:paraId="5B7BDEEA" w14:textId="77777777" w:rsidR="00B47884" w:rsidRPr="00B47884" w:rsidRDefault="00B47884" w:rsidP="00B47884">
            <w:r w:rsidRPr="00B47884">
              <w:t>1,2</w:t>
            </w:r>
          </w:p>
        </w:tc>
        <w:tc>
          <w:tcPr>
            <w:tcW w:w="1323" w:type="dxa"/>
            <w:noWrap/>
            <w:hideMark/>
          </w:tcPr>
          <w:p w14:paraId="3A238AEE" w14:textId="77777777" w:rsidR="00B47884" w:rsidRPr="00B47884" w:rsidRDefault="00B47884" w:rsidP="00B47884">
            <w:r w:rsidRPr="00B47884">
              <w:t>0,60</w:t>
            </w:r>
          </w:p>
        </w:tc>
        <w:tc>
          <w:tcPr>
            <w:tcW w:w="1134" w:type="dxa"/>
            <w:noWrap/>
            <w:hideMark/>
          </w:tcPr>
          <w:p w14:paraId="009590BA" w14:textId="77777777" w:rsidR="00B47884" w:rsidRPr="00B47884" w:rsidRDefault="00B47884" w:rsidP="00B47884">
            <w:r w:rsidRPr="00B47884">
              <w:t>0,9</w:t>
            </w:r>
          </w:p>
        </w:tc>
        <w:tc>
          <w:tcPr>
            <w:tcW w:w="850" w:type="dxa"/>
            <w:noWrap/>
            <w:hideMark/>
          </w:tcPr>
          <w:p w14:paraId="04DDCEE5" w14:textId="77777777" w:rsidR="00B47884" w:rsidRPr="00B47884" w:rsidRDefault="00B47884" w:rsidP="00B47884">
            <w:r w:rsidRPr="00B47884">
              <w:t>0,9</w:t>
            </w:r>
          </w:p>
        </w:tc>
        <w:tc>
          <w:tcPr>
            <w:tcW w:w="1276" w:type="dxa"/>
            <w:noWrap/>
            <w:hideMark/>
          </w:tcPr>
          <w:p w14:paraId="4C56D7D2" w14:textId="77777777" w:rsidR="00B47884" w:rsidRPr="00B47884" w:rsidRDefault="00B47884" w:rsidP="00B47884">
            <w:r w:rsidRPr="00B47884">
              <w:t>0,93</w:t>
            </w:r>
          </w:p>
        </w:tc>
        <w:tc>
          <w:tcPr>
            <w:tcW w:w="850" w:type="dxa"/>
            <w:noWrap/>
            <w:hideMark/>
          </w:tcPr>
          <w:p w14:paraId="3AA27434" w14:textId="77777777" w:rsidR="00B47884" w:rsidRPr="00B47884" w:rsidRDefault="00B47884" w:rsidP="00B47884">
            <w:r w:rsidRPr="00B47884">
              <w:t>1,0</w:t>
            </w:r>
          </w:p>
        </w:tc>
        <w:tc>
          <w:tcPr>
            <w:tcW w:w="993" w:type="dxa"/>
            <w:noWrap/>
            <w:hideMark/>
          </w:tcPr>
          <w:p w14:paraId="0550D279" w14:textId="77777777" w:rsidR="00B47884" w:rsidRPr="00B47884" w:rsidRDefault="00B47884" w:rsidP="00B47884">
            <w:r w:rsidRPr="00B47884">
              <w:t>1,0</w:t>
            </w:r>
          </w:p>
        </w:tc>
      </w:tr>
      <w:tr w:rsidR="00B47884" w:rsidRPr="00B47884" w14:paraId="6E2092C6" w14:textId="77777777" w:rsidTr="00D20908">
        <w:trPr>
          <w:trHeight w:val="288"/>
        </w:trPr>
        <w:tc>
          <w:tcPr>
            <w:tcW w:w="1271" w:type="dxa"/>
            <w:noWrap/>
            <w:hideMark/>
          </w:tcPr>
          <w:p w14:paraId="10BAFC7D" w14:textId="77777777" w:rsidR="00B47884" w:rsidRPr="00B47884" w:rsidRDefault="00B47884" w:rsidP="00B47884">
            <w:r w:rsidRPr="00B47884">
              <w:t>0,28</w:t>
            </w:r>
          </w:p>
        </w:tc>
        <w:tc>
          <w:tcPr>
            <w:tcW w:w="851" w:type="dxa"/>
            <w:noWrap/>
            <w:hideMark/>
          </w:tcPr>
          <w:p w14:paraId="7074F99C" w14:textId="77777777" w:rsidR="00B47884" w:rsidRPr="00B47884" w:rsidRDefault="00B47884" w:rsidP="00B47884">
            <w:r w:rsidRPr="00B47884">
              <w:t>1,2</w:t>
            </w:r>
          </w:p>
        </w:tc>
        <w:tc>
          <w:tcPr>
            <w:tcW w:w="945" w:type="dxa"/>
            <w:noWrap/>
            <w:hideMark/>
          </w:tcPr>
          <w:p w14:paraId="5298CA56" w14:textId="77777777" w:rsidR="00B47884" w:rsidRPr="00B47884" w:rsidRDefault="00B47884" w:rsidP="00B47884">
            <w:r w:rsidRPr="00B47884">
              <w:t>1,2</w:t>
            </w:r>
          </w:p>
        </w:tc>
        <w:tc>
          <w:tcPr>
            <w:tcW w:w="1323" w:type="dxa"/>
            <w:noWrap/>
            <w:hideMark/>
          </w:tcPr>
          <w:p w14:paraId="4A97180A" w14:textId="77777777" w:rsidR="00B47884" w:rsidRPr="00B47884" w:rsidRDefault="00B47884" w:rsidP="00B47884">
            <w:r w:rsidRPr="00B47884">
              <w:t>0,61</w:t>
            </w:r>
          </w:p>
        </w:tc>
        <w:tc>
          <w:tcPr>
            <w:tcW w:w="1134" w:type="dxa"/>
            <w:noWrap/>
            <w:hideMark/>
          </w:tcPr>
          <w:p w14:paraId="21820676" w14:textId="77777777" w:rsidR="00B47884" w:rsidRPr="00B47884" w:rsidRDefault="00B47884" w:rsidP="00B47884">
            <w:r w:rsidRPr="00B47884">
              <w:t>0,9</w:t>
            </w:r>
          </w:p>
        </w:tc>
        <w:tc>
          <w:tcPr>
            <w:tcW w:w="850" w:type="dxa"/>
            <w:noWrap/>
            <w:hideMark/>
          </w:tcPr>
          <w:p w14:paraId="143E93A5" w14:textId="77777777" w:rsidR="00B47884" w:rsidRPr="00B47884" w:rsidRDefault="00B47884" w:rsidP="00B47884">
            <w:r w:rsidRPr="00B47884">
              <w:t>0,9</w:t>
            </w:r>
          </w:p>
        </w:tc>
        <w:tc>
          <w:tcPr>
            <w:tcW w:w="1276" w:type="dxa"/>
            <w:noWrap/>
            <w:hideMark/>
          </w:tcPr>
          <w:p w14:paraId="3FB2CBF3" w14:textId="77777777" w:rsidR="00B47884" w:rsidRPr="00B47884" w:rsidRDefault="00B47884" w:rsidP="00B47884">
            <w:r w:rsidRPr="00B47884">
              <w:t>0,94</w:t>
            </w:r>
          </w:p>
        </w:tc>
        <w:tc>
          <w:tcPr>
            <w:tcW w:w="850" w:type="dxa"/>
            <w:noWrap/>
            <w:hideMark/>
          </w:tcPr>
          <w:p w14:paraId="49470D28" w14:textId="77777777" w:rsidR="00B47884" w:rsidRPr="00B47884" w:rsidRDefault="00B47884" w:rsidP="00B47884">
            <w:r w:rsidRPr="00B47884">
              <w:t>1,0</w:t>
            </w:r>
          </w:p>
        </w:tc>
        <w:tc>
          <w:tcPr>
            <w:tcW w:w="993" w:type="dxa"/>
            <w:noWrap/>
            <w:hideMark/>
          </w:tcPr>
          <w:p w14:paraId="45D0963E" w14:textId="77777777" w:rsidR="00B47884" w:rsidRPr="00B47884" w:rsidRDefault="00B47884" w:rsidP="00B47884">
            <w:r w:rsidRPr="00B47884">
              <w:t>1,0</w:t>
            </w:r>
          </w:p>
        </w:tc>
      </w:tr>
      <w:tr w:rsidR="00B47884" w:rsidRPr="00B47884" w14:paraId="058320CD" w14:textId="77777777" w:rsidTr="00D20908">
        <w:trPr>
          <w:trHeight w:val="288"/>
        </w:trPr>
        <w:tc>
          <w:tcPr>
            <w:tcW w:w="1271" w:type="dxa"/>
            <w:noWrap/>
            <w:hideMark/>
          </w:tcPr>
          <w:p w14:paraId="72ABB65B" w14:textId="77777777" w:rsidR="00B47884" w:rsidRPr="00B47884" w:rsidRDefault="00B47884" w:rsidP="00B47884">
            <w:r w:rsidRPr="00B47884">
              <w:t>0,29</w:t>
            </w:r>
          </w:p>
        </w:tc>
        <w:tc>
          <w:tcPr>
            <w:tcW w:w="851" w:type="dxa"/>
            <w:noWrap/>
            <w:hideMark/>
          </w:tcPr>
          <w:p w14:paraId="407FA7C9" w14:textId="77777777" w:rsidR="00B47884" w:rsidRPr="00B47884" w:rsidRDefault="00B47884" w:rsidP="00B47884">
            <w:r w:rsidRPr="00B47884">
              <w:t>1,2</w:t>
            </w:r>
          </w:p>
        </w:tc>
        <w:tc>
          <w:tcPr>
            <w:tcW w:w="945" w:type="dxa"/>
            <w:noWrap/>
            <w:hideMark/>
          </w:tcPr>
          <w:p w14:paraId="7C54A50E" w14:textId="77777777" w:rsidR="00B47884" w:rsidRPr="00B47884" w:rsidRDefault="00B47884" w:rsidP="00B47884">
            <w:r w:rsidRPr="00B47884">
              <w:t>1,2</w:t>
            </w:r>
          </w:p>
        </w:tc>
        <w:tc>
          <w:tcPr>
            <w:tcW w:w="1323" w:type="dxa"/>
            <w:noWrap/>
            <w:hideMark/>
          </w:tcPr>
          <w:p w14:paraId="564CFE86" w14:textId="77777777" w:rsidR="00B47884" w:rsidRPr="00B47884" w:rsidRDefault="00B47884" w:rsidP="00B47884">
            <w:r w:rsidRPr="00B47884">
              <w:t>0,62</w:t>
            </w:r>
          </w:p>
        </w:tc>
        <w:tc>
          <w:tcPr>
            <w:tcW w:w="1134" w:type="dxa"/>
            <w:noWrap/>
            <w:hideMark/>
          </w:tcPr>
          <w:p w14:paraId="62CD3F02" w14:textId="77777777" w:rsidR="00B47884" w:rsidRPr="00B47884" w:rsidRDefault="00B47884" w:rsidP="00B47884">
            <w:r w:rsidRPr="00B47884">
              <w:t>0,9</w:t>
            </w:r>
          </w:p>
        </w:tc>
        <w:tc>
          <w:tcPr>
            <w:tcW w:w="850" w:type="dxa"/>
            <w:noWrap/>
            <w:hideMark/>
          </w:tcPr>
          <w:p w14:paraId="76F711E1" w14:textId="77777777" w:rsidR="00B47884" w:rsidRPr="00B47884" w:rsidRDefault="00B47884" w:rsidP="00B47884">
            <w:r w:rsidRPr="00B47884">
              <w:t>0,9</w:t>
            </w:r>
          </w:p>
        </w:tc>
        <w:tc>
          <w:tcPr>
            <w:tcW w:w="1276" w:type="dxa"/>
            <w:noWrap/>
            <w:hideMark/>
          </w:tcPr>
          <w:p w14:paraId="7F75E2FD" w14:textId="77777777" w:rsidR="00B47884" w:rsidRPr="00B47884" w:rsidRDefault="00B47884" w:rsidP="00B47884">
            <w:r w:rsidRPr="00B47884">
              <w:t>0,95</w:t>
            </w:r>
          </w:p>
        </w:tc>
        <w:tc>
          <w:tcPr>
            <w:tcW w:w="850" w:type="dxa"/>
            <w:noWrap/>
            <w:hideMark/>
          </w:tcPr>
          <w:p w14:paraId="689206A8" w14:textId="77777777" w:rsidR="00B47884" w:rsidRPr="00B47884" w:rsidRDefault="00B47884" w:rsidP="00B47884">
            <w:r w:rsidRPr="00B47884">
              <w:t>1,0</w:t>
            </w:r>
          </w:p>
        </w:tc>
        <w:tc>
          <w:tcPr>
            <w:tcW w:w="993" w:type="dxa"/>
            <w:noWrap/>
            <w:hideMark/>
          </w:tcPr>
          <w:p w14:paraId="451659E3" w14:textId="77777777" w:rsidR="00B47884" w:rsidRPr="00B47884" w:rsidRDefault="00B47884" w:rsidP="00B47884">
            <w:r w:rsidRPr="00B47884">
              <w:t>1,0</w:t>
            </w:r>
          </w:p>
        </w:tc>
      </w:tr>
      <w:tr w:rsidR="00B47884" w:rsidRPr="00B47884" w14:paraId="0A003F78" w14:textId="77777777" w:rsidTr="00D20908">
        <w:trPr>
          <w:trHeight w:val="288"/>
        </w:trPr>
        <w:tc>
          <w:tcPr>
            <w:tcW w:w="1271" w:type="dxa"/>
            <w:noWrap/>
            <w:hideMark/>
          </w:tcPr>
          <w:p w14:paraId="128E08F4" w14:textId="77777777" w:rsidR="00B47884" w:rsidRPr="00B47884" w:rsidRDefault="00B47884" w:rsidP="00B47884">
            <w:r w:rsidRPr="00B47884">
              <w:t>0,30</w:t>
            </w:r>
          </w:p>
        </w:tc>
        <w:tc>
          <w:tcPr>
            <w:tcW w:w="851" w:type="dxa"/>
            <w:noWrap/>
            <w:hideMark/>
          </w:tcPr>
          <w:p w14:paraId="6DFA401F" w14:textId="77777777" w:rsidR="00B47884" w:rsidRPr="00B47884" w:rsidRDefault="00B47884" w:rsidP="00B47884">
            <w:r w:rsidRPr="00B47884">
              <w:t>1,2</w:t>
            </w:r>
          </w:p>
        </w:tc>
        <w:tc>
          <w:tcPr>
            <w:tcW w:w="945" w:type="dxa"/>
            <w:noWrap/>
            <w:hideMark/>
          </w:tcPr>
          <w:p w14:paraId="347ACA0B" w14:textId="77777777" w:rsidR="00B47884" w:rsidRPr="00B47884" w:rsidRDefault="00B47884" w:rsidP="00B47884">
            <w:r w:rsidRPr="00B47884">
              <w:t>1,2</w:t>
            </w:r>
          </w:p>
        </w:tc>
        <w:tc>
          <w:tcPr>
            <w:tcW w:w="1323" w:type="dxa"/>
            <w:noWrap/>
            <w:hideMark/>
          </w:tcPr>
          <w:p w14:paraId="65A5C74F" w14:textId="77777777" w:rsidR="00B47884" w:rsidRPr="00B47884" w:rsidRDefault="00B47884" w:rsidP="00B47884">
            <w:r w:rsidRPr="00B47884">
              <w:t>0,63</w:t>
            </w:r>
          </w:p>
        </w:tc>
        <w:tc>
          <w:tcPr>
            <w:tcW w:w="1134" w:type="dxa"/>
            <w:noWrap/>
            <w:hideMark/>
          </w:tcPr>
          <w:p w14:paraId="23DC0E33" w14:textId="77777777" w:rsidR="00B47884" w:rsidRPr="00B47884" w:rsidRDefault="00B47884" w:rsidP="00B47884">
            <w:r w:rsidRPr="00B47884">
              <w:t>0,9</w:t>
            </w:r>
          </w:p>
        </w:tc>
        <w:tc>
          <w:tcPr>
            <w:tcW w:w="850" w:type="dxa"/>
            <w:noWrap/>
            <w:hideMark/>
          </w:tcPr>
          <w:p w14:paraId="4C196E9A" w14:textId="77777777" w:rsidR="00B47884" w:rsidRPr="00B47884" w:rsidRDefault="00B47884" w:rsidP="00B47884">
            <w:r w:rsidRPr="00B47884">
              <w:t>0,9</w:t>
            </w:r>
          </w:p>
        </w:tc>
        <w:tc>
          <w:tcPr>
            <w:tcW w:w="1276" w:type="dxa"/>
            <w:noWrap/>
            <w:hideMark/>
          </w:tcPr>
          <w:p w14:paraId="06B4ED01" w14:textId="77777777" w:rsidR="00B47884" w:rsidRPr="00B47884" w:rsidRDefault="00B47884" w:rsidP="00B47884">
            <w:r w:rsidRPr="00B47884">
              <w:t>0,96</w:t>
            </w:r>
          </w:p>
        </w:tc>
        <w:tc>
          <w:tcPr>
            <w:tcW w:w="850" w:type="dxa"/>
            <w:noWrap/>
            <w:hideMark/>
          </w:tcPr>
          <w:p w14:paraId="65F4F7C8" w14:textId="77777777" w:rsidR="00B47884" w:rsidRPr="00B47884" w:rsidRDefault="00B47884" w:rsidP="00B47884">
            <w:r w:rsidRPr="00B47884">
              <w:t>1,0</w:t>
            </w:r>
          </w:p>
        </w:tc>
        <w:tc>
          <w:tcPr>
            <w:tcW w:w="993" w:type="dxa"/>
            <w:noWrap/>
            <w:hideMark/>
          </w:tcPr>
          <w:p w14:paraId="01D2AB3F" w14:textId="77777777" w:rsidR="00B47884" w:rsidRPr="00B47884" w:rsidRDefault="00B47884" w:rsidP="00B47884">
            <w:r w:rsidRPr="00B47884">
              <w:t>1,0</w:t>
            </w:r>
          </w:p>
        </w:tc>
      </w:tr>
      <w:tr w:rsidR="00B47884" w:rsidRPr="00B47884" w14:paraId="7A1B1AFC" w14:textId="77777777" w:rsidTr="00D20908">
        <w:trPr>
          <w:trHeight w:val="288"/>
        </w:trPr>
        <w:tc>
          <w:tcPr>
            <w:tcW w:w="1271" w:type="dxa"/>
            <w:noWrap/>
            <w:hideMark/>
          </w:tcPr>
          <w:p w14:paraId="468F9F2F" w14:textId="77777777" w:rsidR="00B47884" w:rsidRPr="00B47884" w:rsidRDefault="00B47884" w:rsidP="00B47884">
            <w:r w:rsidRPr="00B47884">
              <w:t>0,31</w:t>
            </w:r>
          </w:p>
        </w:tc>
        <w:tc>
          <w:tcPr>
            <w:tcW w:w="851" w:type="dxa"/>
            <w:noWrap/>
            <w:hideMark/>
          </w:tcPr>
          <w:p w14:paraId="0EDAAE93" w14:textId="77777777" w:rsidR="00B47884" w:rsidRPr="00B47884" w:rsidRDefault="00B47884" w:rsidP="00B47884">
            <w:r w:rsidRPr="00B47884">
              <w:t>1,2</w:t>
            </w:r>
          </w:p>
        </w:tc>
        <w:tc>
          <w:tcPr>
            <w:tcW w:w="945" w:type="dxa"/>
            <w:noWrap/>
            <w:hideMark/>
          </w:tcPr>
          <w:p w14:paraId="76680628" w14:textId="77777777" w:rsidR="00B47884" w:rsidRPr="00B47884" w:rsidRDefault="00B47884" w:rsidP="00B47884">
            <w:r w:rsidRPr="00B47884">
              <w:t>1,2</w:t>
            </w:r>
          </w:p>
        </w:tc>
        <w:tc>
          <w:tcPr>
            <w:tcW w:w="1323" w:type="dxa"/>
            <w:noWrap/>
            <w:hideMark/>
          </w:tcPr>
          <w:p w14:paraId="0FC114AF" w14:textId="77777777" w:rsidR="00B47884" w:rsidRPr="00B47884" w:rsidRDefault="00B47884" w:rsidP="00B47884">
            <w:r w:rsidRPr="00B47884">
              <w:t>0,64</w:t>
            </w:r>
          </w:p>
        </w:tc>
        <w:tc>
          <w:tcPr>
            <w:tcW w:w="1134" w:type="dxa"/>
            <w:noWrap/>
            <w:hideMark/>
          </w:tcPr>
          <w:p w14:paraId="7D4343A1" w14:textId="77777777" w:rsidR="00B47884" w:rsidRPr="00B47884" w:rsidRDefault="00B47884" w:rsidP="00B47884">
            <w:r w:rsidRPr="00B47884">
              <w:t>0,9</w:t>
            </w:r>
          </w:p>
        </w:tc>
        <w:tc>
          <w:tcPr>
            <w:tcW w:w="850" w:type="dxa"/>
            <w:noWrap/>
            <w:hideMark/>
          </w:tcPr>
          <w:p w14:paraId="18867153" w14:textId="77777777" w:rsidR="00B47884" w:rsidRPr="00B47884" w:rsidRDefault="00B47884" w:rsidP="00B47884">
            <w:r w:rsidRPr="00B47884">
              <w:t>0,9</w:t>
            </w:r>
          </w:p>
        </w:tc>
        <w:tc>
          <w:tcPr>
            <w:tcW w:w="1276" w:type="dxa"/>
            <w:noWrap/>
            <w:hideMark/>
          </w:tcPr>
          <w:p w14:paraId="78B63E1D" w14:textId="77777777" w:rsidR="00B47884" w:rsidRPr="00B47884" w:rsidRDefault="00B47884" w:rsidP="00B47884">
            <w:r w:rsidRPr="00B47884">
              <w:t>0,97</w:t>
            </w:r>
          </w:p>
        </w:tc>
        <w:tc>
          <w:tcPr>
            <w:tcW w:w="850" w:type="dxa"/>
            <w:noWrap/>
            <w:hideMark/>
          </w:tcPr>
          <w:p w14:paraId="0279CAE3" w14:textId="77777777" w:rsidR="00B47884" w:rsidRPr="00B47884" w:rsidRDefault="00B47884" w:rsidP="00B47884">
            <w:r w:rsidRPr="00B47884">
              <w:t>1,0</w:t>
            </w:r>
          </w:p>
        </w:tc>
        <w:tc>
          <w:tcPr>
            <w:tcW w:w="993" w:type="dxa"/>
            <w:noWrap/>
            <w:hideMark/>
          </w:tcPr>
          <w:p w14:paraId="15690CC2" w14:textId="77777777" w:rsidR="00B47884" w:rsidRPr="00B47884" w:rsidRDefault="00B47884" w:rsidP="00B47884">
            <w:r w:rsidRPr="00B47884">
              <w:t>1,0</w:t>
            </w:r>
          </w:p>
        </w:tc>
      </w:tr>
      <w:tr w:rsidR="00B47884" w:rsidRPr="00B47884" w14:paraId="55DD6137" w14:textId="77777777" w:rsidTr="00D20908">
        <w:trPr>
          <w:trHeight w:val="288"/>
        </w:trPr>
        <w:tc>
          <w:tcPr>
            <w:tcW w:w="1271" w:type="dxa"/>
            <w:noWrap/>
            <w:hideMark/>
          </w:tcPr>
          <w:p w14:paraId="7CE72257" w14:textId="77777777" w:rsidR="00B47884" w:rsidRPr="00B47884" w:rsidRDefault="00B47884" w:rsidP="00B47884">
            <w:r w:rsidRPr="00B47884">
              <w:t>0,32</w:t>
            </w:r>
          </w:p>
        </w:tc>
        <w:tc>
          <w:tcPr>
            <w:tcW w:w="851" w:type="dxa"/>
            <w:noWrap/>
            <w:hideMark/>
          </w:tcPr>
          <w:p w14:paraId="4A1D59EB" w14:textId="77777777" w:rsidR="00B47884" w:rsidRPr="00B47884" w:rsidRDefault="00B47884" w:rsidP="00B47884">
            <w:r w:rsidRPr="00B47884">
              <w:t>1,2</w:t>
            </w:r>
          </w:p>
        </w:tc>
        <w:tc>
          <w:tcPr>
            <w:tcW w:w="945" w:type="dxa"/>
            <w:noWrap/>
            <w:hideMark/>
          </w:tcPr>
          <w:p w14:paraId="630F5F04" w14:textId="77777777" w:rsidR="00B47884" w:rsidRPr="00B47884" w:rsidRDefault="00B47884" w:rsidP="00B47884">
            <w:r w:rsidRPr="00B47884">
              <w:t>1,1</w:t>
            </w:r>
          </w:p>
        </w:tc>
        <w:tc>
          <w:tcPr>
            <w:tcW w:w="1323" w:type="dxa"/>
            <w:noWrap/>
            <w:hideMark/>
          </w:tcPr>
          <w:p w14:paraId="5FBD03B4" w14:textId="77777777" w:rsidR="00B47884" w:rsidRPr="00B47884" w:rsidRDefault="00B47884" w:rsidP="00B47884">
            <w:r w:rsidRPr="00B47884">
              <w:t>0,65</w:t>
            </w:r>
          </w:p>
        </w:tc>
        <w:tc>
          <w:tcPr>
            <w:tcW w:w="1134" w:type="dxa"/>
            <w:noWrap/>
            <w:hideMark/>
          </w:tcPr>
          <w:p w14:paraId="7143F5C4" w14:textId="77777777" w:rsidR="00B47884" w:rsidRPr="00B47884" w:rsidRDefault="00B47884" w:rsidP="00B47884">
            <w:r w:rsidRPr="00B47884">
              <w:t>0,9</w:t>
            </w:r>
          </w:p>
        </w:tc>
        <w:tc>
          <w:tcPr>
            <w:tcW w:w="850" w:type="dxa"/>
            <w:noWrap/>
            <w:hideMark/>
          </w:tcPr>
          <w:p w14:paraId="57385730" w14:textId="77777777" w:rsidR="00B47884" w:rsidRPr="00B47884" w:rsidRDefault="00B47884" w:rsidP="00B47884">
            <w:r w:rsidRPr="00B47884">
              <w:t>0,9</w:t>
            </w:r>
          </w:p>
        </w:tc>
        <w:tc>
          <w:tcPr>
            <w:tcW w:w="1276" w:type="dxa"/>
            <w:noWrap/>
            <w:hideMark/>
          </w:tcPr>
          <w:p w14:paraId="2775B75D" w14:textId="77777777" w:rsidR="00B47884" w:rsidRPr="00B47884" w:rsidRDefault="00B47884" w:rsidP="00B47884">
            <w:r w:rsidRPr="00B47884">
              <w:t>0,98</w:t>
            </w:r>
          </w:p>
        </w:tc>
        <w:tc>
          <w:tcPr>
            <w:tcW w:w="850" w:type="dxa"/>
            <w:noWrap/>
            <w:hideMark/>
          </w:tcPr>
          <w:p w14:paraId="6A0825FA" w14:textId="77777777" w:rsidR="00B47884" w:rsidRPr="00B47884" w:rsidRDefault="00B47884" w:rsidP="00B47884">
            <w:r w:rsidRPr="00B47884">
              <w:t>1,0</w:t>
            </w:r>
          </w:p>
        </w:tc>
        <w:tc>
          <w:tcPr>
            <w:tcW w:w="993" w:type="dxa"/>
            <w:noWrap/>
            <w:hideMark/>
          </w:tcPr>
          <w:p w14:paraId="55A5D4B1" w14:textId="77777777" w:rsidR="00B47884" w:rsidRPr="00B47884" w:rsidRDefault="00B47884" w:rsidP="00B47884">
            <w:r w:rsidRPr="00B47884">
              <w:t>1,0</w:t>
            </w:r>
          </w:p>
        </w:tc>
      </w:tr>
      <w:tr w:rsidR="00B47884" w:rsidRPr="00B47884" w14:paraId="730CFA5C" w14:textId="77777777" w:rsidTr="00D20908">
        <w:trPr>
          <w:trHeight w:val="300"/>
        </w:trPr>
        <w:tc>
          <w:tcPr>
            <w:tcW w:w="1271" w:type="dxa"/>
            <w:noWrap/>
            <w:hideMark/>
          </w:tcPr>
          <w:p w14:paraId="28E76FCC" w14:textId="77777777" w:rsidR="00B47884" w:rsidRPr="00B47884" w:rsidRDefault="00B47884" w:rsidP="00B47884">
            <w:r w:rsidRPr="00B47884">
              <w:t>0,33</w:t>
            </w:r>
          </w:p>
        </w:tc>
        <w:tc>
          <w:tcPr>
            <w:tcW w:w="851" w:type="dxa"/>
            <w:noWrap/>
            <w:hideMark/>
          </w:tcPr>
          <w:p w14:paraId="51B89F67" w14:textId="77777777" w:rsidR="00B47884" w:rsidRPr="00B47884" w:rsidRDefault="00B47884" w:rsidP="00B47884">
            <w:r w:rsidRPr="00B47884">
              <w:t>1,2</w:t>
            </w:r>
          </w:p>
        </w:tc>
        <w:tc>
          <w:tcPr>
            <w:tcW w:w="945" w:type="dxa"/>
            <w:noWrap/>
            <w:hideMark/>
          </w:tcPr>
          <w:p w14:paraId="32C81866" w14:textId="77777777" w:rsidR="00B47884" w:rsidRPr="00B47884" w:rsidRDefault="00B47884" w:rsidP="00B47884">
            <w:r w:rsidRPr="00B47884">
              <w:t>1,1</w:t>
            </w:r>
          </w:p>
        </w:tc>
        <w:tc>
          <w:tcPr>
            <w:tcW w:w="1323" w:type="dxa"/>
            <w:noWrap/>
            <w:hideMark/>
          </w:tcPr>
          <w:p w14:paraId="415CBCB3" w14:textId="77777777" w:rsidR="00B47884" w:rsidRPr="00B47884" w:rsidRDefault="00B47884" w:rsidP="00B47884">
            <w:r w:rsidRPr="00B47884">
              <w:t>0,66</w:t>
            </w:r>
          </w:p>
        </w:tc>
        <w:tc>
          <w:tcPr>
            <w:tcW w:w="1134" w:type="dxa"/>
            <w:noWrap/>
            <w:hideMark/>
          </w:tcPr>
          <w:p w14:paraId="1DBFE8FC" w14:textId="77777777" w:rsidR="00B47884" w:rsidRPr="00B47884" w:rsidRDefault="00B47884" w:rsidP="00B47884">
            <w:r w:rsidRPr="00B47884">
              <w:t>0,9</w:t>
            </w:r>
          </w:p>
        </w:tc>
        <w:tc>
          <w:tcPr>
            <w:tcW w:w="850" w:type="dxa"/>
            <w:noWrap/>
            <w:hideMark/>
          </w:tcPr>
          <w:p w14:paraId="6659C9BC" w14:textId="77777777" w:rsidR="00B47884" w:rsidRPr="00B47884" w:rsidRDefault="00B47884" w:rsidP="00B47884">
            <w:r w:rsidRPr="00B47884">
              <w:t>0,9</w:t>
            </w:r>
          </w:p>
        </w:tc>
        <w:tc>
          <w:tcPr>
            <w:tcW w:w="1276" w:type="dxa"/>
            <w:noWrap/>
            <w:hideMark/>
          </w:tcPr>
          <w:p w14:paraId="1D9D285C" w14:textId="77777777" w:rsidR="00B47884" w:rsidRPr="00B47884" w:rsidRDefault="00B47884" w:rsidP="00B47884">
            <w:r w:rsidRPr="00B47884">
              <w:t>0,99</w:t>
            </w:r>
          </w:p>
        </w:tc>
        <w:tc>
          <w:tcPr>
            <w:tcW w:w="850" w:type="dxa"/>
            <w:noWrap/>
            <w:hideMark/>
          </w:tcPr>
          <w:p w14:paraId="31221CF3" w14:textId="77777777" w:rsidR="00B47884" w:rsidRPr="00B47884" w:rsidRDefault="00B47884" w:rsidP="00B47884">
            <w:r w:rsidRPr="00B47884">
              <w:t>1,0</w:t>
            </w:r>
          </w:p>
        </w:tc>
        <w:tc>
          <w:tcPr>
            <w:tcW w:w="993" w:type="dxa"/>
            <w:noWrap/>
            <w:hideMark/>
          </w:tcPr>
          <w:p w14:paraId="04BD73B8" w14:textId="77777777" w:rsidR="00B47884" w:rsidRPr="00B47884" w:rsidRDefault="00B47884" w:rsidP="00B47884">
            <w:r w:rsidRPr="00B47884">
              <w:t>1,0</w:t>
            </w:r>
          </w:p>
        </w:tc>
      </w:tr>
    </w:tbl>
    <w:p w14:paraId="53ED952E" w14:textId="77777777" w:rsidR="00B47884" w:rsidRPr="00B47884" w:rsidRDefault="00B47884" w:rsidP="00B47884"/>
    <w:p w14:paraId="5C80E5FE" w14:textId="77777777" w:rsidR="00B47884" w:rsidRPr="00B47884" w:rsidRDefault="00B47884" w:rsidP="00B47884"/>
    <w:p w14:paraId="58042AC5" w14:textId="77777777" w:rsidR="00B47884" w:rsidRPr="00B47884" w:rsidRDefault="00B47884" w:rsidP="00B47884">
      <w:pPr>
        <w:ind w:left="4248" w:firstLine="708"/>
      </w:pPr>
      <w:bookmarkStart w:id="11" w:name="_Hlk104558552"/>
      <w:r w:rsidRPr="00B47884">
        <w:t>Lisa 3/1</w:t>
      </w:r>
    </w:p>
    <w:p w14:paraId="32E9BE2E" w14:textId="6EF605C2"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kokkuveoteenuse töövõtulepingu 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1"/>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Keskmised kütusekulud kokkuveol</w:t>
      </w:r>
    </w:p>
    <w:p w14:paraId="48431E5C" w14:textId="77777777" w:rsidR="00B47884" w:rsidRPr="00B47884" w:rsidRDefault="00B47884" w:rsidP="00B47884">
      <w:pPr>
        <w:rPr>
          <w:b/>
          <w:bCs/>
        </w:rPr>
      </w:pPr>
      <w:r w:rsidRPr="00B47884">
        <w:rPr>
          <w:b/>
          <w:bCs/>
        </w:rPr>
        <w:tab/>
      </w:r>
      <w:r w:rsidRPr="00B47884">
        <w:rPr>
          <w:b/>
          <w:bCs/>
        </w:rPr>
        <w:tab/>
      </w:r>
    </w:p>
    <w:tbl>
      <w:tblPr>
        <w:tblStyle w:val="Kontuurtabel"/>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r w:rsidRPr="00B47884">
              <w:rPr>
                <w:b/>
                <w:bCs/>
              </w:rPr>
              <w:t>Kokkuveo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B2D2F59"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kokkuveoteenuse töövõtu</w:t>
      </w:r>
      <w:r w:rsidR="00F83F01">
        <w:t>l</w:t>
      </w:r>
      <w:r w:rsidRPr="00B47884">
        <w:t xml:space="preserve">epingu 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Kontuurtabel"/>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2FA2B1D5"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t>Lisa 4/1</w:t>
      </w:r>
    </w:p>
    <w:p w14:paraId="32C43739" w14:textId="46E24A5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6DF6ED84" w14:textId="77777777" w:rsidR="00B47884" w:rsidRPr="00B47884" w:rsidRDefault="00B47884" w:rsidP="00B47884">
      <w:pPr>
        <w:jc w:val="both"/>
        <w:outlineLvl w:val="0"/>
        <w:rPr>
          <w:b/>
        </w:rPr>
      </w:pPr>
      <w:r w:rsidRPr="00B47884">
        <w:rPr>
          <w:b/>
        </w:rPr>
        <w:t>Poolte allkirjad</w:t>
      </w:r>
    </w:p>
    <w:p w14:paraId="3502D8C4" w14:textId="77777777" w:rsidR="00B47884" w:rsidRPr="00B47884" w:rsidRDefault="00B47884" w:rsidP="00B47884">
      <w:pPr>
        <w:jc w:val="both"/>
        <w:outlineLvl w:val="0"/>
        <w:rPr>
          <w:b/>
        </w:rPr>
      </w:pPr>
    </w:p>
    <w:p w14:paraId="49429BC3" w14:textId="77777777" w:rsidR="00B47884" w:rsidRPr="00B47884" w:rsidRDefault="00B47884" w:rsidP="00B47884">
      <w:pPr>
        <w:jc w:val="both"/>
        <w:outlineLvl w:val="0"/>
        <w:rPr>
          <w:b/>
        </w:rPr>
      </w:pPr>
      <w:r w:rsidRPr="00B47884">
        <w:rPr>
          <w:b/>
        </w:rPr>
        <w:t>Tellija</w:t>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t>Töövõtja</w:t>
      </w:r>
      <w:r w:rsidRPr="00B47884">
        <w:rPr>
          <w:b/>
        </w:rPr>
        <w:tab/>
      </w: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77777777" w:rsidR="00B47884" w:rsidRPr="00B47884" w:rsidRDefault="00F9073A" w:rsidP="00B47884">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00B47884">
            <w:rPr>
              <w:b/>
              <w:lang w:eastAsia="en-US"/>
            </w:rPr>
            <w:t>(allkirjastatud digitaalselt)</w:t>
          </w:r>
        </w:sdtContent>
      </w:sdt>
      <w:r w:rsidR="00B47884" w:rsidRPr="00B47884">
        <w:rPr>
          <w:b/>
          <w:lang w:eastAsia="en-US"/>
        </w:rPr>
        <w:tab/>
      </w:r>
      <w:r w:rsidR="00B47884" w:rsidRPr="00B47884">
        <w:rPr>
          <w:b/>
          <w:lang w:eastAsia="en-US"/>
        </w:rPr>
        <w:tab/>
      </w:r>
      <w:r w:rsidR="00B47884" w:rsidRPr="00B47884">
        <w:rPr>
          <w:b/>
          <w:lang w:eastAsia="en-US"/>
        </w:rPr>
        <w:tab/>
      </w:r>
      <w:r w:rsidR="00B47884" w:rsidRPr="00B47884">
        <w:rPr>
          <w:b/>
          <w:lang w:eastAsia="en-US"/>
        </w:rPr>
        <w:tab/>
      </w:r>
      <w:sdt>
        <w:sdtPr>
          <w:rPr>
            <w:b/>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r w:rsidR="00B47884" w:rsidRPr="00B47884">
            <w:rPr>
              <w:b/>
              <w:lang w:eastAsia="en-US"/>
            </w:rPr>
            <w:t>(allkirjastatud digitaalselt)</w:t>
          </w:r>
        </w:sdtContent>
      </w:sdt>
      <w:r w:rsidR="00B47884" w:rsidRPr="00B47884">
        <w:rPr>
          <w:b/>
          <w:lang w:eastAsia="en-US"/>
        </w:rPr>
        <w:tab/>
      </w:r>
    </w:p>
    <w:p w14:paraId="26334F3B" w14:textId="77777777" w:rsidR="00B47884" w:rsidRPr="00B47884" w:rsidRDefault="00B47884" w:rsidP="00B47884">
      <w:pPr>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3A98D882"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F83F01">
        <w:t>töövõtul</w:t>
      </w:r>
      <w:r w:rsidRPr="00B47884">
        <w:t xml:space="preserve">epingu 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järgatud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rinnasdiameetriga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452AA83C"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F83F01">
        <w:t>töövõtul</w:t>
      </w:r>
      <w:r w:rsidRPr="00B47884">
        <w:t xml:space="preserve">epingu 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juurepessu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akud, hüdro</w:t>
      </w:r>
      <w:r w:rsidRPr="00B47884">
        <w:softHyphen/>
        <w:t>voolikud,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veok, hakkur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r w:rsidRPr="00B47884">
        <w:t>Lõhkematerjali leidmisel, tuleb helistada</w:t>
      </w:r>
      <w:r w:rsidRPr="00B47884">
        <w:rPr>
          <w:bCs/>
        </w:rPr>
        <w:t xml:space="preserve"> 112 ja leidmisest teavitada RMK poolset </w:t>
      </w:r>
      <w:r w:rsidRPr="00B47884">
        <w:t xml:space="preserve">tööde juhti ning peatada töö kuni lõhkematerjali spetsialistide saabumiseni ning oodata edasisi </w:t>
      </w:r>
      <w:r w:rsidRPr="00B47884">
        <w:rPr>
          <w:bCs/>
        </w:rPr>
        <w:t xml:space="preserve">RMK poolseid </w:t>
      </w:r>
      <w:r w:rsidRPr="00B47884">
        <w:t xml:space="preserve">korraldusi. Leitud lõhkematerjali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53A6EBD8"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77777777" w:rsidR="00B47884" w:rsidRPr="00B47884" w:rsidRDefault="00B47884" w:rsidP="00B47884">
      <w:pPr>
        <w:jc w:val="both"/>
        <w:rPr>
          <w:b/>
        </w:rPr>
      </w:pPr>
      <w:r w:rsidRPr="00B47884">
        <w:rPr>
          <w:b/>
        </w:rPr>
        <w:t>RMK 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tüveste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r w:rsidRPr="00B47884">
        <w:rPr>
          <w:b/>
        </w:rPr>
        <w:t>Kokkuveokaugus</w:t>
      </w:r>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Kokkuveokaugus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3AD96127"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t>Lisa 8/1</w:t>
      </w:r>
    </w:p>
    <w:p w14:paraId="443DF78D" w14:textId="70E1D22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r w:rsidRPr="00B47884">
        <w:t>hakkur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kattepaber – spetsiaalne paber raidmete ja tüveste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kokkuveol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Vältimaks pinnase ja niiske puidu sattumist energiapuidu hulka, tuleb kokkuveol,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risti tee teljega, veokitega sissesõidul paremat kätt. Tüveste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Hakkida on võimalik ka selliselt, et hakkur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Hakkimine, kui hakkur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hakkur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2B5D74B3">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Tüveste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peab kogu pikkuses ja 4 m laiuselt olema kaetud raidmete, tüveste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0EAA03B8">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Erinevate pikkustega tüveste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tüveste virn, kus virna kõrgust (h) mõõdetakse tüvepoolsest otsast, virna laiuseks võetakse 2/3 tüveste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627B45D1" w14:textId="77777777" w:rsidR="00B47884" w:rsidRPr="00B47884" w:rsidRDefault="00B47884" w:rsidP="00B47884">
      <w:pPr>
        <w:ind w:left="4248" w:firstLine="708"/>
        <w:jc w:val="both"/>
        <w:outlineLvl w:val="0"/>
        <w:rPr>
          <w:sz w:val="22"/>
          <w:szCs w:val="22"/>
        </w:rPr>
      </w:pPr>
      <w:r w:rsidRPr="00B47884">
        <w:rPr>
          <w:sz w:val="22"/>
          <w:szCs w:val="22"/>
        </w:rPr>
        <w:lastRenderedPageBreak/>
        <w:t>Lisa 9/1</w:t>
      </w:r>
    </w:p>
    <w:p w14:paraId="2E3243E2" w14:textId="59A2934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068147257"/>
          <w:placeholder>
            <w:docPart w:val="7F418839DA1048C9BDA38139D691B358"/>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59631096"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8804261" w14:textId="77777777" w:rsidR="00B47884" w:rsidRPr="00B47884" w:rsidRDefault="00B47884" w:rsidP="00B47884">
      <w:pPr>
        <w:jc w:val="right"/>
        <w:rPr>
          <w:sz w:val="20"/>
          <w:szCs w:val="20"/>
        </w:rPr>
      </w:pPr>
    </w:p>
    <w:p w14:paraId="7B7F4EB0" w14:textId="77777777" w:rsidR="00B47884" w:rsidRPr="00B47884" w:rsidRDefault="00B47884" w:rsidP="00B47884">
      <w:pPr>
        <w:jc w:val="both"/>
        <w:rPr>
          <w:b/>
        </w:rPr>
      </w:pPr>
      <w:r w:rsidRPr="00B47884">
        <w:rPr>
          <w:b/>
        </w:rPr>
        <w:t>RMK käbivarumise tehniline kirjeldus ja hinnaraamistik</w:t>
      </w:r>
    </w:p>
    <w:p w14:paraId="5DFAB2C4"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5A8FAB7" w14:textId="1EFD14A9" w:rsidR="00B47884" w:rsidRPr="00B47884" w:rsidRDefault="00576B1C" w:rsidP="003E6049">
      <w:pPr>
        <w:numPr>
          <w:ilvl w:val="0"/>
          <w:numId w:val="35"/>
        </w:numPr>
        <w:jc w:val="both"/>
      </w:pPr>
      <w:r>
        <w:rPr>
          <w:bCs/>
        </w:rPr>
        <w:t xml:space="preserve">      </w:t>
      </w:r>
      <w:r w:rsidR="00B47884" w:rsidRPr="00B47884">
        <w:rPr>
          <w:bCs/>
        </w:rPr>
        <w:t>HARILIKU MÄNNI</w:t>
      </w:r>
      <w:r w:rsidR="00B47884" w:rsidRPr="00B47884">
        <w:rPr>
          <w:b/>
          <w:bCs/>
        </w:rPr>
        <w:t xml:space="preserve"> </w:t>
      </w:r>
      <w:r w:rsidR="00B47884" w:rsidRPr="00B47884">
        <w:t xml:space="preserve">käbid peavad olema: </w:t>
      </w:r>
    </w:p>
    <w:p w14:paraId="6EA745CC" w14:textId="77777777" w:rsidR="00B47884" w:rsidRPr="00B47884" w:rsidRDefault="00B47884" w:rsidP="00B47884">
      <w:pPr>
        <w:numPr>
          <w:ilvl w:val="0"/>
          <w:numId w:val="13"/>
        </w:numPr>
        <w:ind w:left="0" w:firstLine="0"/>
        <w:jc w:val="both"/>
      </w:pPr>
      <w:r w:rsidRPr="00B47884">
        <w:t>minimaalse pikkusega 3 cm;</w:t>
      </w:r>
    </w:p>
    <w:p w14:paraId="222DA51D" w14:textId="77777777" w:rsidR="00B47884" w:rsidRPr="00B47884" w:rsidRDefault="00B47884" w:rsidP="00B47884">
      <w:pPr>
        <w:numPr>
          <w:ilvl w:val="0"/>
          <w:numId w:val="13"/>
        </w:numPr>
        <w:ind w:left="0" w:firstLine="0"/>
        <w:jc w:val="both"/>
      </w:pPr>
      <w:r w:rsidRPr="00B47884">
        <w:t>minimaalse läbimõõduga 2 cm;</w:t>
      </w:r>
    </w:p>
    <w:p w14:paraId="4C2402B4" w14:textId="77777777" w:rsidR="00B47884" w:rsidRPr="00B47884" w:rsidRDefault="00B47884" w:rsidP="00B47884">
      <w:pPr>
        <w:numPr>
          <w:ilvl w:val="0"/>
          <w:numId w:val="13"/>
        </w:numPr>
        <w:ind w:left="0" w:firstLine="0"/>
        <w:jc w:val="both"/>
      </w:pPr>
      <w:r w:rsidRPr="00B47884">
        <w:t>kahjustamata ja terved;</w:t>
      </w:r>
    </w:p>
    <w:p w14:paraId="1C88A3EF" w14:textId="77777777" w:rsidR="00B47884" w:rsidRPr="00B47884" w:rsidRDefault="00B47884" w:rsidP="00B47884">
      <w:pPr>
        <w:numPr>
          <w:ilvl w:val="0"/>
          <w:numId w:val="13"/>
        </w:numPr>
        <w:ind w:left="0" w:firstLine="0"/>
        <w:jc w:val="both"/>
      </w:pPr>
      <w:r w:rsidRPr="00B47884">
        <w:t>partiis ei tohi olla oksi ja vanu käbisid või muid kõrvalisi lisandeid.</w:t>
      </w:r>
    </w:p>
    <w:p w14:paraId="4105DAEC" w14:textId="77777777" w:rsidR="00B47884" w:rsidRPr="00B47884" w:rsidRDefault="00B47884" w:rsidP="00B47884">
      <w:pPr>
        <w:spacing w:after="120"/>
      </w:pPr>
    </w:p>
    <w:p w14:paraId="18AC5412" w14:textId="77777777" w:rsidR="00B47884" w:rsidRPr="00B47884" w:rsidRDefault="00B47884" w:rsidP="003E6049">
      <w:pPr>
        <w:numPr>
          <w:ilvl w:val="0"/>
          <w:numId w:val="35"/>
        </w:numPr>
        <w:ind w:left="0" w:firstLine="0"/>
        <w:jc w:val="both"/>
      </w:pPr>
      <w:r w:rsidRPr="00B47884">
        <w:rPr>
          <w:bCs/>
        </w:rPr>
        <w:t>HARILIKU KUUSE</w:t>
      </w:r>
      <w:r w:rsidRPr="00B47884">
        <w:t xml:space="preserve"> käbid peavad olema: </w:t>
      </w:r>
    </w:p>
    <w:p w14:paraId="26220331" w14:textId="77777777" w:rsidR="00B47884" w:rsidRPr="00B47884" w:rsidRDefault="00B47884" w:rsidP="00B47884">
      <w:pPr>
        <w:numPr>
          <w:ilvl w:val="0"/>
          <w:numId w:val="14"/>
        </w:numPr>
        <w:ind w:left="0" w:firstLine="0"/>
        <w:jc w:val="both"/>
      </w:pPr>
      <w:r w:rsidRPr="00B47884">
        <w:t>minimaalse pikkusega 8 cm;</w:t>
      </w:r>
    </w:p>
    <w:p w14:paraId="01E141AD" w14:textId="77777777" w:rsidR="00B47884" w:rsidRPr="00B47884" w:rsidRDefault="00B47884" w:rsidP="00B47884">
      <w:pPr>
        <w:numPr>
          <w:ilvl w:val="0"/>
          <w:numId w:val="14"/>
        </w:numPr>
        <w:ind w:left="0" w:firstLine="0"/>
        <w:jc w:val="both"/>
      </w:pPr>
      <w:r w:rsidRPr="00B47884">
        <w:t>minimaalse läbimõõduga 2 cm;</w:t>
      </w:r>
    </w:p>
    <w:p w14:paraId="39A13947" w14:textId="77777777" w:rsidR="00B47884" w:rsidRPr="00B47884" w:rsidRDefault="00B47884" w:rsidP="00B47884">
      <w:pPr>
        <w:numPr>
          <w:ilvl w:val="0"/>
          <w:numId w:val="14"/>
        </w:numPr>
        <w:ind w:left="0" w:firstLine="0"/>
        <w:jc w:val="both"/>
      </w:pPr>
      <w:r w:rsidRPr="00B47884">
        <w:t>kahjustamata ja terved;</w:t>
      </w:r>
    </w:p>
    <w:p w14:paraId="791F31CF" w14:textId="77777777" w:rsidR="00B47884" w:rsidRPr="00B47884" w:rsidRDefault="00B47884" w:rsidP="00B47884">
      <w:pPr>
        <w:numPr>
          <w:ilvl w:val="0"/>
          <w:numId w:val="14"/>
        </w:numPr>
        <w:ind w:left="0" w:firstLine="0"/>
        <w:jc w:val="both"/>
      </w:pPr>
      <w:r w:rsidRPr="00B47884">
        <w:t>partiis ei tohi olla oksi ja vanu käbisid või muid kõrvalisi lisandeid.</w:t>
      </w:r>
    </w:p>
    <w:p w14:paraId="3CC6BAF3" w14:textId="77777777" w:rsidR="00B47884" w:rsidRPr="00B47884" w:rsidRDefault="00B47884" w:rsidP="00B47884">
      <w:pPr>
        <w:spacing w:after="120"/>
      </w:pPr>
    </w:p>
    <w:p w14:paraId="2EFED3B8" w14:textId="77777777" w:rsidR="00B47884" w:rsidRPr="00B47884" w:rsidRDefault="00B47884" w:rsidP="003E6049">
      <w:pPr>
        <w:numPr>
          <w:ilvl w:val="0"/>
          <w:numId w:val="35"/>
        </w:numPr>
        <w:ind w:left="0" w:firstLine="0"/>
        <w:jc w:val="both"/>
        <w:rPr>
          <w:bCs/>
        </w:rPr>
      </w:pPr>
      <w:r w:rsidRPr="00B47884">
        <w:rPr>
          <w:bCs/>
        </w:rPr>
        <w:t>Käbivarumise kohta tuleb pidada päevikut, kuhu märgitakse, mis kuupäeval ja  milliselt raielangilt kui palju käbisid varuti.</w:t>
      </w:r>
    </w:p>
    <w:p w14:paraId="010D12B6" w14:textId="77777777" w:rsidR="00B47884" w:rsidRPr="00B47884" w:rsidRDefault="00B47884" w:rsidP="00B47884"/>
    <w:p w14:paraId="6D9393ED" w14:textId="77777777" w:rsidR="00B47884" w:rsidRPr="00B47884" w:rsidRDefault="00B47884" w:rsidP="003E6049">
      <w:pPr>
        <w:numPr>
          <w:ilvl w:val="0"/>
          <w:numId w:val="35"/>
        </w:numPr>
        <w:ind w:left="0" w:firstLine="0"/>
        <w:jc w:val="both"/>
      </w:pPr>
      <w:r w:rsidRPr="00B47884">
        <w:t xml:space="preserve">Tingimused käbivarumise raielankidele lepitakse kokku igakordselt enne raielangil töödega alustamist. </w:t>
      </w:r>
    </w:p>
    <w:p w14:paraId="519ED3B3" w14:textId="77777777" w:rsidR="00B47884" w:rsidRPr="00B47884" w:rsidRDefault="00B47884" w:rsidP="00B47884">
      <w:pPr>
        <w:jc w:val="both"/>
      </w:pPr>
    </w:p>
    <w:p w14:paraId="552C4EEC" w14:textId="77777777" w:rsidR="00B47884" w:rsidRPr="00B47884" w:rsidRDefault="00B47884" w:rsidP="003E6049">
      <w:pPr>
        <w:numPr>
          <w:ilvl w:val="0"/>
          <w:numId w:val="35"/>
        </w:numPr>
        <w:ind w:left="0" w:firstLine="0"/>
        <w:jc w:val="both"/>
      </w:pPr>
      <w:r w:rsidRPr="00B47884">
        <w:t>Hinnakokkuleppe raamistik kujuneb Töövõtja poolt hankes pakutud hinnakoefitsiendi korrutamisel kehtiva RMK käbivarumise hinnaraamistikuga.</w:t>
      </w:r>
    </w:p>
    <w:p w14:paraId="1FDC85DC" w14:textId="77777777" w:rsidR="00B47884" w:rsidRPr="00B47884" w:rsidRDefault="00B47884" w:rsidP="00B47884">
      <w:pPr>
        <w:jc w:val="both"/>
      </w:pPr>
    </w:p>
    <w:p w14:paraId="6A07FF64" w14:textId="77777777" w:rsidR="00B47884" w:rsidRPr="00B47884" w:rsidRDefault="00B47884" w:rsidP="003E6049">
      <w:pPr>
        <w:numPr>
          <w:ilvl w:val="0"/>
          <w:numId w:val="35"/>
        </w:numPr>
        <w:ind w:left="0" w:firstLine="0"/>
        <w:jc w:val="both"/>
        <w:rPr>
          <w:bCs/>
        </w:rPr>
      </w:pPr>
      <w:r w:rsidRPr="00B47884">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B47884" w:rsidRPr="00B47884" w14:paraId="40480EBB" w14:textId="77777777" w:rsidTr="00D20908">
        <w:tc>
          <w:tcPr>
            <w:tcW w:w="1957" w:type="dxa"/>
          </w:tcPr>
          <w:p w14:paraId="4FDDA18E" w14:textId="77777777" w:rsidR="00B47884" w:rsidRPr="00B47884" w:rsidRDefault="00B47884" w:rsidP="00B47884">
            <w:pPr>
              <w:jc w:val="both"/>
              <w:rPr>
                <w:bCs/>
              </w:rPr>
            </w:pPr>
          </w:p>
        </w:tc>
        <w:tc>
          <w:tcPr>
            <w:tcW w:w="3254" w:type="dxa"/>
          </w:tcPr>
          <w:p w14:paraId="048B9297" w14:textId="77777777" w:rsidR="00B47884" w:rsidRPr="00B47884" w:rsidRDefault="00B47884" w:rsidP="00B47884">
            <w:pPr>
              <w:jc w:val="both"/>
              <w:rPr>
                <w:bCs/>
              </w:rPr>
            </w:pPr>
            <w:r w:rsidRPr="00B47884">
              <w:rPr>
                <w:bCs/>
              </w:rPr>
              <w:t>Transpordituna</w:t>
            </w:r>
            <w:r w:rsidRPr="00B47884">
              <w:t xml:space="preserve"> </w:t>
            </w:r>
            <w:r w:rsidRPr="00B47884">
              <w:rPr>
                <w:bCs/>
              </w:rPr>
              <w:t xml:space="preserve">Kullenga käbikuivatisse </w:t>
            </w:r>
          </w:p>
        </w:tc>
        <w:tc>
          <w:tcPr>
            <w:tcW w:w="3402" w:type="dxa"/>
          </w:tcPr>
          <w:p w14:paraId="798361B3" w14:textId="77777777" w:rsidR="00B47884" w:rsidRPr="00B47884" w:rsidRDefault="00B47884" w:rsidP="00B47884">
            <w:pPr>
              <w:jc w:val="both"/>
              <w:rPr>
                <w:bCs/>
              </w:rPr>
            </w:pPr>
            <w:r w:rsidRPr="00B47884">
              <w:rPr>
                <w:bCs/>
              </w:rPr>
              <w:t>Transpordituna</w:t>
            </w:r>
            <w:r w:rsidRPr="00B47884">
              <w:t xml:space="preserve"> </w:t>
            </w:r>
            <w:r w:rsidRPr="00B47884">
              <w:rPr>
                <w:bCs/>
              </w:rPr>
              <w:t>teistesse RMK taimlatesse (asukohad ja kontaktid RMK veebilehelt)</w:t>
            </w:r>
          </w:p>
        </w:tc>
      </w:tr>
      <w:tr w:rsidR="00B47884" w:rsidRPr="00B47884" w14:paraId="454CC8B0" w14:textId="77777777" w:rsidTr="00D20908">
        <w:tc>
          <w:tcPr>
            <w:tcW w:w="1957" w:type="dxa"/>
            <w:vAlign w:val="center"/>
          </w:tcPr>
          <w:p w14:paraId="2769FBC5" w14:textId="77777777" w:rsidR="00B47884" w:rsidRPr="00B47884" w:rsidRDefault="00B47884" w:rsidP="00B47884">
            <w:pPr>
              <w:rPr>
                <w:bCs/>
              </w:rPr>
            </w:pPr>
            <w:r w:rsidRPr="00B47884">
              <w:rPr>
                <w:bCs/>
              </w:rPr>
              <w:t>Harilik männikäbi</w:t>
            </w:r>
          </w:p>
        </w:tc>
        <w:tc>
          <w:tcPr>
            <w:tcW w:w="3254" w:type="dxa"/>
            <w:vAlign w:val="center"/>
          </w:tcPr>
          <w:p w14:paraId="27EC7442" w14:textId="77777777" w:rsidR="00B47884" w:rsidRPr="00B47884" w:rsidRDefault="00B47884" w:rsidP="00B47884">
            <w:pPr>
              <w:rPr>
                <w:bCs/>
              </w:rPr>
            </w:pPr>
            <w:r w:rsidRPr="00B47884">
              <w:rPr>
                <w:bCs/>
              </w:rPr>
              <w:t xml:space="preserve">1,55*pakutud </w:t>
            </w:r>
            <w:proofErr w:type="spellStart"/>
            <w:r w:rsidRPr="00B47884">
              <w:rPr>
                <w:bCs/>
              </w:rPr>
              <w:t>koef</w:t>
            </w:r>
            <w:proofErr w:type="spellEnd"/>
            <w:r w:rsidRPr="00B47884">
              <w:rPr>
                <w:bCs/>
              </w:rPr>
              <w:t>. eurot/liiter</w:t>
            </w:r>
          </w:p>
        </w:tc>
        <w:tc>
          <w:tcPr>
            <w:tcW w:w="3402" w:type="dxa"/>
            <w:vAlign w:val="center"/>
          </w:tcPr>
          <w:p w14:paraId="3534CA97" w14:textId="77777777" w:rsidR="00B47884" w:rsidRPr="00B47884" w:rsidRDefault="00B47884" w:rsidP="00B47884">
            <w:pPr>
              <w:rPr>
                <w:bCs/>
              </w:rPr>
            </w:pPr>
            <w:r w:rsidRPr="00B47884">
              <w:rPr>
                <w:bCs/>
              </w:rPr>
              <w:t xml:space="preserve">1,10*pakutud </w:t>
            </w:r>
            <w:proofErr w:type="spellStart"/>
            <w:r w:rsidRPr="00B47884">
              <w:rPr>
                <w:bCs/>
              </w:rPr>
              <w:t>koef</w:t>
            </w:r>
            <w:proofErr w:type="spellEnd"/>
            <w:r w:rsidRPr="00B47884">
              <w:rPr>
                <w:bCs/>
              </w:rPr>
              <w:t>. eurot/liiter</w:t>
            </w:r>
          </w:p>
        </w:tc>
      </w:tr>
      <w:tr w:rsidR="00B47884" w:rsidRPr="00B47884" w14:paraId="565F7A7F" w14:textId="77777777" w:rsidTr="00D20908">
        <w:tc>
          <w:tcPr>
            <w:tcW w:w="1957" w:type="dxa"/>
            <w:vAlign w:val="center"/>
          </w:tcPr>
          <w:p w14:paraId="2DBBECDE" w14:textId="77777777" w:rsidR="00B47884" w:rsidRPr="00B47884" w:rsidRDefault="00B47884" w:rsidP="00B47884">
            <w:pPr>
              <w:rPr>
                <w:bCs/>
              </w:rPr>
            </w:pPr>
            <w:r w:rsidRPr="00B47884">
              <w:rPr>
                <w:bCs/>
              </w:rPr>
              <w:t>Harilik kuusekäbi</w:t>
            </w:r>
          </w:p>
        </w:tc>
        <w:tc>
          <w:tcPr>
            <w:tcW w:w="3254" w:type="dxa"/>
            <w:vAlign w:val="center"/>
          </w:tcPr>
          <w:p w14:paraId="1D7ACDD4" w14:textId="77777777" w:rsidR="00B47884" w:rsidRPr="00B47884" w:rsidRDefault="00B47884" w:rsidP="00B47884">
            <w:pPr>
              <w:rPr>
                <w:bCs/>
              </w:rPr>
            </w:pPr>
            <w:r w:rsidRPr="00B47884">
              <w:rPr>
                <w:bCs/>
              </w:rPr>
              <w:t xml:space="preserve">1,30*pakutud </w:t>
            </w:r>
            <w:proofErr w:type="spellStart"/>
            <w:r w:rsidRPr="00B47884">
              <w:rPr>
                <w:bCs/>
              </w:rPr>
              <w:t>koef</w:t>
            </w:r>
            <w:proofErr w:type="spellEnd"/>
            <w:r w:rsidRPr="00B47884">
              <w:rPr>
                <w:bCs/>
              </w:rPr>
              <w:t>. eurot/liiter</w:t>
            </w:r>
          </w:p>
        </w:tc>
        <w:tc>
          <w:tcPr>
            <w:tcW w:w="3402" w:type="dxa"/>
            <w:vAlign w:val="center"/>
          </w:tcPr>
          <w:p w14:paraId="0B36F4F1" w14:textId="77777777" w:rsidR="00B47884" w:rsidRPr="00B47884" w:rsidRDefault="00B47884" w:rsidP="00B47884">
            <w:pPr>
              <w:rPr>
                <w:bCs/>
              </w:rPr>
            </w:pPr>
            <w:r w:rsidRPr="00B47884">
              <w:rPr>
                <w:bCs/>
              </w:rPr>
              <w:t xml:space="preserve">0,90*pakutud </w:t>
            </w:r>
            <w:proofErr w:type="spellStart"/>
            <w:r w:rsidRPr="00B47884">
              <w:rPr>
                <w:bCs/>
              </w:rPr>
              <w:t>koef</w:t>
            </w:r>
            <w:proofErr w:type="spellEnd"/>
            <w:r w:rsidRPr="00B47884">
              <w:rPr>
                <w:bCs/>
              </w:rPr>
              <w:t>. eurot/liiter</w:t>
            </w:r>
          </w:p>
        </w:tc>
      </w:tr>
    </w:tbl>
    <w:p w14:paraId="27EB35C7" w14:textId="77777777" w:rsidR="00B47884" w:rsidRPr="00B47884" w:rsidRDefault="00B47884" w:rsidP="00B47884">
      <w:pPr>
        <w:jc w:val="both"/>
        <w:rPr>
          <w:b/>
          <w:bCs/>
        </w:rPr>
      </w:pPr>
    </w:p>
    <w:p w14:paraId="057ACC64" w14:textId="77777777" w:rsidR="00B47884" w:rsidRPr="00B47884" w:rsidRDefault="00B47884" w:rsidP="00B47884">
      <w:pPr>
        <w:jc w:val="both"/>
        <w:rPr>
          <w:b/>
          <w:bCs/>
        </w:rPr>
      </w:pPr>
    </w:p>
    <w:p w14:paraId="52FFDB8A" w14:textId="77777777" w:rsidR="00B47884" w:rsidRPr="00B47884" w:rsidRDefault="00B47884" w:rsidP="00B47884">
      <w:pPr>
        <w:spacing w:after="200" w:line="276" w:lineRule="auto"/>
        <w:rPr>
          <w:b/>
        </w:rPr>
      </w:pPr>
      <w:r w:rsidRPr="00B47884">
        <w:rPr>
          <w:b/>
        </w:rPr>
        <w:br w:type="page"/>
      </w:r>
    </w:p>
    <w:p w14:paraId="3C96145A" w14:textId="77777777" w:rsidR="00B47884" w:rsidRPr="00B47884" w:rsidRDefault="00B47884" w:rsidP="00B47884">
      <w:pPr>
        <w:ind w:left="4248" w:firstLine="708"/>
        <w:jc w:val="both"/>
        <w:outlineLvl w:val="0"/>
        <w:rPr>
          <w:sz w:val="22"/>
          <w:szCs w:val="22"/>
        </w:rPr>
      </w:pPr>
      <w:bookmarkStart w:id="12" w:name="_Hlk99973355"/>
      <w:bookmarkStart w:id="13" w:name="_Hlk98849895"/>
      <w:r w:rsidRPr="00B47884">
        <w:rPr>
          <w:sz w:val="22"/>
          <w:szCs w:val="22"/>
        </w:rPr>
        <w:lastRenderedPageBreak/>
        <w:t>Lisa 10/1</w:t>
      </w:r>
    </w:p>
    <w:p w14:paraId="649784A7" w14:textId="6B2FA37A"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2"/>
    </w:p>
    <w:bookmarkEnd w:id="13"/>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30"/>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77777777" w:rsidR="00CC2C9B" w:rsidRPr="00E139A0" w:rsidRDefault="00CC2C9B" w:rsidP="00CC2C9B">
      <w:pPr>
        <w:ind w:left="9912" w:firstLine="708"/>
        <w:jc w:val="both"/>
        <w:outlineLvl w:val="0"/>
        <w:rPr>
          <w:sz w:val="22"/>
          <w:szCs w:val="22"/>
        </w:rPr>
      </w:pPr>
      <w:bookmarkStart w:id="14" w:name="_Hlk99972634"/>
      <w:r w:rsidRPr="00E139A0">
        <w:rPr>
          <w:sz w:val="22"/>
          <w:szCs w:val="22"/>
        </w:rPr>
        <w:lastRenderedPageBreak/>
        <w:t>Lisa 11/1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092E7D67" w:rsidR="00CC2C9B" w:rsidRPr="00E139A0" w:rsidRDefault="00CC2C9B" w:rsidP="00CC2C9B">
      <w:pPr>
        <w:ind w:left="10620"/>
        <w:jc w:val="both"/>
        <w:outlineLvl w:val="0"/>
        <w:rPr>
          <w:sz w:val="22"/>
          <w:szCs w:val="22"/>
        </w:rPr>
      </w:pPr>
      <w:r w:rsidRPr="00E139A0">
        <w:rPr>
          <w:sz w:val="22"/>
          <w:szCs w:val="22"/>
        </w:rPr>
        <w:t xml:space="preserve">kokkuveoteenuse </w:t>
      </w:r>
      <w:r w:rsidR="00F83F01">
        <w:rPr>
          <w:sz w:val="22"/>
          <w:szCs w:val="22"/>
        </w:rPr>
        <w:t>töövõtul</w:t>
      </w:r>
      <w:r w:rsidRPr="00E139A0">
        <w:rPr>
          <w:sz w:val="22"/>
          <w:szCs w:val="22"/>
        </w:rPr>
        <w:t xml:space="preserve">epingu </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4"/>
    <w:p w14:paraId="73D939E0" w14:textId="77777777" w:rsidR="00CC2C9B" w:rsidRPr="00E139A0" w:rsidRDefault="00CC2C9B" w:rsidP="00CC2C9B">
      <w:pPr>
        <w:jc w:val="both"/>
        <w:rPr>
          <w:b/>
          <w:lang w:eastAsia="en-US"/>
        </w:rPr>
      </w:pPr>
    </w:p>
    <w:p w14:paraId="0631196A" w14:textId="77777777" w:rsidR="00FD0DF7" w:rsidRDefault="00FD0DF7" w:rsidP="00CC2C9B">
      <w:pPr>
        <w:keepNext/>
        <w:keepLines/>
        <w:outlineLvl w:val="1"/>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allaadve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4F1E4E9A" w14:textId="77777777" w:rsidR="006A5961" w:rsidRPr="008F0C35" w:rsidRDefault="006A5961" w:rsidP="006A5961">
      <w:pPr>
        <w:numPr>
          <w:ilvl w:val="0"/>
          <w:numId w:val="32"/>
        </w:numPr>
        <w:ind w:left="709" w:hanging="709"/>
        <w:jc w:val="both"/>
        <w:rPr>
          <w:b/>
        </w:rPr>
      </w:pPr>
      <w:r w:rsidRPr="008F0C35">
        <w:rPr>
          <w:b/>
        </w:rPr>
        <w:t>Üldsätted</w:t>
      </w:r>
    </w:p>
    <w:p w14:paraId="58BA55C4" w14:textId="77777777" w:rsidR="006A5961" w:rsidRDefault="006A5961" w:rsidP="006A5961">
      <w:pPr>
        <w:pStyle w:val="Loendilik"/>
        <w:jc w:val="both"/>
      </w:pPr>
      <w:r w:rsidRPr="005F5AAB">
        <w:t>Juhend sätestab miinimumnõuded isikukaitsevahendite kasutamiseks RMK</w:t>
      </w:r>
      <w:r>
        <w:t xml:space="preserve"> lepingupartneritele.</w:t>
      </w:r>
    </w:p>
    <w:p w14:paraId="7F7928A6" w14:textId="77777777" w:rsidR="006A5961" w:rsidRPr="008F0C35" w:rsidRDefault="006A5961" w:rsidP="006A5961">
      <w:pPr>
        <w:jc w:val="both"/>
      </w:pPr>
    </w:p>
    <w:p w14:paraId="66197073" w14:textId="77777777" w:rsidR="006A5961" w:rsidRPr="008F0C35" w:rsidRDefault="006A5961" w:rsidP="006A5961">
      <w:pPr>
        <w:pStyle w:val="Loendilik"/>
        <w:numPr>
          <w:ilvl w:val="0"/>
          <w:numId w:val="32"/>
        </w:numPr>
        <w:ind w:hanging="720"/>
        <w:jc w:val="both"/>
        <w:rPr>
          <w:b/>
        </w:rPr>
      </w:pPr>
      <w:r w:rsidRPr="008F0C35">
        <w:rPr>
          <w:b/>
        </w:rPr>
        <w:t>Üldised nõuded</w:t>
      </w:r>
    </w:p>
    <w:p w14:paraId="78FBC743" w14:textId="77777777" w:rsidR="006A5961" w:rsidRPr="008F0C35" w:rsidRDefault="006A5961" w:rsidP="006A5961">
      <w:pPr>
        <w:numPr>
          <w:ilvl w:val="1"/>
          <w:numId w:val="32"/>
        </w:numPr>
        <w:ind w:left="709" w:hanging="709"/>
        <w:jc w:val="both"/>
      </w:pPr>
      <w:r w:rsidRPr="008F0C35">
        <w:t>Kui töötamisel võib ohtu sattuda tööobjektil v</w:t>
      </w:r>
      <w:r>
        <w:t>iibivate isikute elu või tervis</w:t>
      </w:r>
      <w:r w:rsidRPr="008F0C35">
        <w:t xml:space="preserve"> tuleb tööd koheselt peatada. </w:t>
      </w:r>
    </w:p>
    <w:p w14:paraId="6E184D39" w14:textId="77777777" w:rsidR="006A5961" w:rsidRDefault="006A5961" w:rsidP="006A5961">
      <w:pPr>
        <w:pStyle w:val="Loendilik"/>
        <w:numPr>
          <w:ilvl w:val="1"/>
          <w:numId w:val="32"/>
        </w:numPr>
        <w:ind w:left="709" w:hanging="709"/>
        <w:jc w:val="both"/>
      </w:pPr>
      <w:r w:rsidRPr="008F0C35">
        <w:t>Masinaga töötamisel peab masinas olema mobiiltelefon</w:t>
      </w:r>
      <w:r>
        <w:t xml:space="preserve"> ja tähtaegne </w:t>
      </w:r>
      <w:r w:rsidRPr="008F0C35">
        <w:t>esmaabipakk.</w:t>
      </w:r>
    </w:p>
    <w:p w14:paraId="35577586" w14:textId="77777777" w:rsidR="006A5961" w:rsidRPr="008F0C35" w:rsidRDefault="006A5961" w:rsidP="006A5961">
      <w:pPr>
        <w:pStyle w:val="Loendilik"/>
        <w:numPr>
          <w:ilvl w:val="1"/>
          <w:numId w:val="32"/>
        </w:numPr>
        <w:ind w:left="709" w:hanging="709"/>
        <w:jc w:val="both"/>
      </w:pPr>
      <w:r w:rsidRPr="008F0C35">
        <w:t>Kettsaega, võsasaega ja trimmeriga töötamisel peab tööobjektil kaasas olema mobiiltelefon</w:t>
      </w:r>
      <w:r>
        <w:t xml:space="preserve"> ja tähtaegne esmaabipakk.</w:t>
      </w:r>
    </w:p>
    <w:p w14:paraId="77446C38" w14:textId="77777777" w:rsidR="006A5961" w:rsidRPr="008F0C35" w:rsidRDefault="006A5961" w:rsidP="006A5961">
      <w:pPr>
        <w:jc w:val="both"/>
      </w:pPr>
    </w:p>
    <w:p w14:paraId="16F898AE" w14:textId="77777777" w:rsidR="006A5961" w:rsidRPr="008F0C35" w:rsidRDefault="006A5961" w:rsidP="006A5961">
      <w:pPr>
        <w:pStyle w:val="Loendilik"/>
        <w:numPr>
          <w:ilvl w:val="0"/>
          <w:numId w:val="32"/>
        </w:numPr>
        <w:ind w:hanging="720"/>
        <w:jc w:val="both"/>
        <w:rPr>
          <w:b/>
        </w:rPr>
      </w:pPr>
      <w:r w:rsidRPr="008F0C35">
        <w:rPr>
          <w:b/>
        </w:rPr>
        <w:t xml:space="preserve">Nõutavad isikukaitsevahendid </w:t>
      </w:r>
    </w:p>
    <w:p w14:paraId="5A061A42" w14:textId="77777777" w:rsidR="006A5961" w:rsidRPr="00002212" w:rsidRDefault="006A5961" w:rsidP="006A5961">
      <w:pPr>
        <w:numPr>
          <w:ilvl w:val="1"/>
          <w:numId w:val="32"/>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demaskeerivat värvi riietus</w:t>
      </w:r>
      <w:r>
        <w:t>t (nt ohutusvest, helkurvest)</w:t>
      </w:r>
      <w:r w:rsidRPr="008F0C35">
        <w:t>.</w:t>
      </w:r>
    </w:p>
    <w:p w14:paraId="372A4805" w14:textId="77777777" w:rsidR="006A5961" w:rsidRPr="008F0C35" w:rsidRDefault="006A5961" w:rsidP="006A5961">
      <w:pPr>
        <w:pStyle w:val="Loendilik"/>
        <w:numPr>
          <w:ilvl w:val="1"/>
          <w:numId w:val="32"/>
        </w:numPr>
        <w:ind w:hanging="720"/>
        <w:jc w:val="both"/>
      </w:pPr>
      <w:r>
        <w:t>Nõutavad i</w:t>
      </w:r>
      <w:r w:rsidRPr="008F0C35">
        <w:t xml:space="preserve">sikukaitsevahendid on </w:t>
      </w:r>
      <w:r>
        <w:t xml:space="preserve">loetletud järgnevalt: </w:t>
      </w:r>
      <w:r w:rsidRPr="008F0C35">
        <w:t xml:space="preserve">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5F7DEB" w:rsidRPr="00E139A0" w14:paraId="529F12C2" w14:textId="77777777" w:rsidTr="00D20908">
        <w:trPr>
          <w:trHeight w:val="593"/>
        </w:trPr>
        <w:tc>
          <w:tcPr>
            <w:tcW w:w="1838" w:type="dxa"/>
            <w:vAlign w:val="center"/>
          </w:tcPr>
          <w:p w14:paraId="60B04089" w14:textId="0A8927EF" w:rsidR="005F7DEB" w:rsidRPr="00FD0DF7" w:rsidRDefault="005F7DEB" w:rsidP="005F7DEB">
            <w:pPr>
              <w:jc w:val="center"/>
              <w:rPr>
                <w:b/>
                <w:sz w:val="20"/>
                <w:szCs w:val="20"/>
              </w:rPr>
            </w:pPr>
            <w:bookmarkStart w:id="15" w:name="_Hlk99541856"/>
            <w:r w:rsidRPr="00FD0DF7">
              <w:rPr>
                <w:b/>
                <w:sz w:val="20"/>
                <w:szCs w:val="20"/>
              </w:rPr>
              <w:t>Kaitstav kehaosa /Tegevus</w:t>
            </w:r>
          </w:p>
        </w:tc>
        <w:tc>
          <w:tcPr>
            <w:tcW w:w="2126" w:type="dxa"/>
            <w:vAlign w:val="center"/>
          </w:tcPr>
          <w:p w14:paraId="64A8C340" w14:textId="531248E1" w:rsidR="005F7DEB" w:rsidRPr="00FD0DF7" w:rsidRDefault="005F7DEB" w:rsidP="005F7DEB">
            <w:pPr>
              <w:jc w:val="center"/>
              <w:rPr>
                <w:b/>
                <w:sz w:val="20"/>
                <w:szCs w:val="20"/>
              </w:rPr>
            </w:pPr>
            <w:r w:rsidRPr="00FD0DF7">
              <w:rPr>
                <w:b/>
                <w:sz w:val="20"/>
                <w:szCs w:val="20"/>
              </w:rPr>
              <w:t>Labajalg</w:t>
            </w:r>
          </w:p>
        </w:tc>
        <w:tc>
          <w:tcPr>
            <w:tcW w:w="2410" w:type="dxa"/>
            <w:vAlign w:val="center"/>
          </w:tcPr>
          <w:p w14:paraId="39575547" w14:textId="58A84B50" w:rsidR="005F7DEB" w:rsidRPr="00FD0DF7" w:rsidRDefault="005F7DEB" w:rsidP="005F7DEB">
            <w:pPr>
              <w:jc w:val="center"/>
              <w:rPr>
                <w:b/>
                <w:sz w:val="20"/>
                <w:szCs w:val="20"/>
              </w:rPr>
            </w:pPr>
            <w:r w:rsidRPr="00FD0DF7">
              <w:rPr>
                <w:b/>
                <w:sz w:val="20"/>
                <w:szCs w:val="20"/>
              </w:rPr>
              <w:t>Jalad</w:t>
            </w:r>
          </w:p>
        </w:tc>
        <w:tc>
          <w:tcPr>
            <w:tcW w:w="1701" w:type="dxa"/>
            <w:vAlign w:val="center"/>
          </w:tcPr>
          <w:p w14:paraId="666F5544" w14:textId="727E1BF8" w:rsidR="005F7DEB" w:rsidRPr="00FD0DF7" w:rsidRDefault="005F7DEB" w:rsidP="005F7DEB">
            <w:pPr>
              <w:jc w:val="center"/>
              <w:rPr>
                <w:b/>
                <w:sz w:val="20"/>
                <w:szCs w:val="20"/>
              </w:rPr>
            </w:pPr>
            <w:r w:rsidRPr="00FD0DF7">
              <w:rPr>
                <w:b/>
                <w:sz w:val="20"/>
                <w:szCs w:val="20"/>
              </w:rPr>
              <w:t>Torso, käed, jalad</w:t>
            </w:r>
          </w:p>
        </w:tc>
        <w:tc>
          <w:tcPr>
            <w:tcW w:w="1276" w:type="dxa"/>
            <w:vAlign w:val="center"/>
          </w:tcPr>
          <w:p w14:paraId="5826EEB0" w14:textId="0F498F59" w:rsidR="005F7DEB" w:rsidRPr="00FD0DF7" w:rsidRDefault="005F7DEB" w:rsidP="005F7DEB">
            <w:pPr>
              <w:jc w:val="center"/>
              <w:rPr>
                <w:b/>
                <w:sz w:val="20"/>
                <w:szCs w:val="20"/>
              </w:rPr>
            </w:pPr>
            <w:r w:rsidRPr="00FD0DF7">
              <w:rPr>
                <w:b/>
                <w:sz w:val="20"/>
                <w:szCs w:val="20"/>
              </w:rPr>
              <w:t>Käelaba</w:t>
            </w:r>
          </w:p>
        </w:tc>
        <w:tc>
          <w:tcPr>
            <w:tcW w:w="1417" w:type="dxa"/>
            <w:vAlign w:val="center"/>
          </w:tcPr>
          <w:p w14:paraId="689FBFBC" w14:textId="50B029DB" w:rsidR="005F7DEB" w:rsidRPr="00FD0DF7" w:rsidRDefault="005F7DEB" w:rsidP="005F7DEB">
            <w:pPr>
              <w:jc w:val="center"/>
              <w:rPr>
                <w:b/>
                <w:sz w:val="20"/>
                <w:szCs w:val="20"/>
              </w:rPr>
            </w:pPr>
            <w:r w:rsidRPr="00FD0DF7">
              <w:rPr>
                <w:b/>
                <w:sz w:val="20"/>
                <w:szCs w:val="20"/>
              </w:rPr>
              <w:t>Pea</w:t>
            </w:r>
          </w:p>
        </w:tc>
        <w:tc>
          <w:tcPr>
            <w:tcW w:w="1418" w:type="dxa"/>
            <w:vAlign w:val="center"/>
          </w:tcPr>
          <w:p w14:paraId="4073F8B2" w14:textId="77777777" w:rsidR="005F7DEB" w:rsidRPr="00FD0DF7" w:rsidRDefault="005F7DEB" w:rsidP="005F7DEB">
            <w:pPr>
              <w:jc w:val="center"/>
              <w:rPr>
                <w:b/>
                <w:sz w:val="20"/>
                <w:szCs w:val="20"/>
              </w:rPr>
            </w:pPr>
            <w:r w:rsidRPr="00FD0DF7">
              <w:rPr>
                <w:b/>
                <w:sz w:val="20"/>
                <w:szCs w:val="20"/>
              </w:rPr>
              <w:t>Silmad ja</w:t>
            </w:r>
          </w:p>
          <w:p w14:paraId="290A95D5" w14:textId="3C188EC5" w:rsidR="005F7DEB" w:rsidRPr="00FD0DF7" w:rsidRDefault="005F7DEB" w:rsidP="005F7DEB">
            <w:pPr>
              <w:jc w:val="center"/>
              <w:rPr>
                <w:b/>
                <w:sz w:val="20"/>
                <w:szCs w:val="20"/>
              </w:rPr>
            </w:pPr>
            <w:r w:rsidRPr="00FD0DF7">
              <w:rPr>
                <w:b/>
                <w:sz w:val="20"/>
                <w:szCs w:val="20"/>
              </w:rPr>
              <w:t>nägu</w:t>
            </w:r>
          </w:p>
        </w:tc>
        <w:tc>
          <w:tcPr>
            <w:tcW w:w="1417" w:type="dxa"/>
            <w:vAlign w:val="center"/>
          </w:tcPr>
          <w:p w14:paraId="1622DDAE" w14:textId="03AA6020" w:rsidR="005F7DEB" w:rsidRPr="00FD0DF7" w:rsidRDefault="005F7DEB" w:rsidP="005F7DEB">
            <w:pPr>
              <w:jc w:val="center"/>
              <w:rPr>
                <w:b/>
                <w:sz w:val="20"/>
                <w:szCs w:val="20"/>
              </w:rPr>
            </w:pPr>
            <w:r w:rsidRPr="00FD0DF7">
              <w:rPr>
                <w:b/>
                <w:sz w:val="20"/>
                <w:szCs w:val="20"/>
              </w:rPr>
              <w:t>Kõrvad</w:t>
            </w:r>
          </w:p>
        </w:tc>
      </w:tr>
      <w:bookmarkEnd w:id="15"/>
      <w:tr w:rsidR="005F7DEB" w:rsidRPr="00E139A0" w14:paraId="35EC12A8" w14:textId="77777777" w:rsidTr="00D20908">
        <w:trPr>
          <w:trHeight w:val="152"/>
        </w:trPr>
        <w:tc>
          <w:tcPr>
            <w:tcW w:w="1838" w:type="dxa"/>
            <w:vAlign w:val="center"/>
          </w:tcPr>
          <w:p w14:paraId="3B9F7F4F" w14:textId="50E2F186" w:rsidR="005F7DEB" w:rsidRPr="00FD0DF7" w:rsidRDefault="005F7DEB" w:rsidP="005F7DEB">
            <w:pPr>
              <w:jc w:val="center"/>
              <w:rPr>
                <w:b/>
                <w:sz w:val="20"/>
                <w:szCs w:val="20"/>
              </w:rPr>
            </w:pPr>
            <w:r w:rsidRPr="00FD0DF7">
              <w:rPr>
                <w:b/>
                <w:sz w:val="20"/>
                <w:szCs w:val="20"/>
              </w:rPr>
              <w:t>Töö kettsaega</w:t>
            </w:r>
          </w:p>
        </w:tc>
        <w:tc>
          <w:tcPr>
            <w:tcW w:w="2126" w:type="dxa"/>
            <w:vAlign w:val="center"/>
          </w:tcPr>
          <w:p w14:paraId="70E3C393" w14:textId="3902B268" w:rsidR="005F7DEB" w:rsidRPr="00FD0DF7" w:rsidRDefault="005F7DEB" w:rsidP="005F7DEB">
            <w:pPr>
              <w:jc w:val="center"/>
              <w:rPr>
                <w:sz w:val="20"/>
                <w:szCs w:val="20"/>
                <w:shd w:val="clear" w:color="auto" w:fill="FFFFFF"/>
              </w:rPr>
            </w:pPr>
            <w:r w:rsidRPr="00FD0DF7">
              <w:rPr>
                <w:sz w:val="20"/>
                <w:szCs w:val="20"/>
                <w:shd w:val="clear" w:color="auto" w:fill="FFFFFF"/>
              </w:rPr>
              <w:t>Saeketi lõikevastase ja tugevdatud ninaga töökummikud või saapad</w:t>
            </w:r>
          </w:p>
        </w:tc>
        <w:tc>
          <w:tcPr>
            <w:tcW w:w="2410" w:type="dxa"/>
            <w:vAlign w:val="center"/>
          </w:tcPr>
          <w:p w14:paraId="6CD2E259" w14:textId="3CE7CA02" w:rsidR="005F7DEB" w:rsidRPr="00FD0DF7" w:rsidRDefault="005F7DEB" w:rsidP="005F7DEB">
            <w:pPr>
              <w:jc w:val="center"/>
              <w:rPr>
                <w:sz w:val="20"/>
                <w:szCs w:val="20"/>
              </w:rPr>
            </w:pPr>
            <w:r w:rsidRPr="00FD0DF7">
              <w:rPr>
                <w:sz w:val="20"/>
                <w:szCs w:val="20"/>
              </w:rPr>
              <w:t>Saeketi lõikevastase elemendiga tööpüksid, mis peavad vastama vähemalt kaitse klassile 1</w:t>
            </w:r>
          </w:p>
        </w:tc>
        <w:tc>
          <w:tcPr>
            <w:tcW w:w="1701" w:type="dxa"/>
            <w:vAlign w:val="center"/>
          </w:tcPr>
          <w:p w14:paraId="71426B96" w14:textId="0CA9BD76"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1C26520E" w14:textId="3C58A253"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0526A09B" w14:textId="5FE021AE"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43093E0C" w14:textId="77777777" w:rsidTr="00D20908">
        <w:trPr>
          <w:trHeight w:val="557"/>
        </w:trPr>
        <w:tc>
          <w:tcPr>
            <w:tcW w:w="1838" w:type="dxa"/>
            <w:vAlign w:val="center"/>
          </w:tcPr>
          <w:p w14:paraId="3C948149" w14:textId="2277AFB1" w:rsidR="005F7DEB" w:rsidRPr="00FD0DF7" w:rsidRDefault="005F7DEB" w:rsidP="005F7DEB">
            <w:pPr>
              <w:jc w:val="center"/>
              <w:rPr>
                <w:b/>
                <w:sz w:val="20"/>
                <w:szCs w:val="20"/>
              </w:rPr>
            </w:pPr>
            <w:r w:rsidRPr="00FD0DF7">
              <w:rPr>
                <w:b/>
                <w:sz w:val="20"/>
                <w:szCs w:val="20"/>
              </w:rPr>
              <w:t>Töö võsasaega  üle 3 meetrises taimestikus</w:t>
            </w:r>
          </w:p>
        </w:tc>
        <w:tc>
          <w:tcPr>
            <w:tcW w:w="2126" w:type="dxa"/>
          </w:tcPr>
          <w:p w14:paraId="2830A796" w14:textId="4B337BA0"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tcPr>
          <w:p w14:paraId="6D99E5B4" w14:textId="3FFCBC7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440E1DC8" w14:textId="1A7C1DF3"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6C995101" w14:textId="559E321F"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50C57AEA" w14:textId="5CD7EB6F"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3491AA3E" w14:textId="77777777" w:rsidTr="00D20908">
        <w:trPr>
          <w:trHeight w:val="152"/>
        </w:trPr>
        <w:tc>
          <w:tcPr>
            <w:tcW w:w="1838" w:type="dxa"/>
            <w:vAlign w:val="center"/>
          </w:tcPr>
          <w:p w14:paraId="549E206F" w14:textId="78F84343" w:rsidR="005F7DEB" w:rsidRPr="00FD0DF7" w:rsidRDefault="005F7DEB" w:rsidP="005F7DEB">
            <w:pPr>
              <w:jc w:val="center"/>
              <w:rPr>
                <w:b/>
                <w:sz w:val="20"/>
                <w:szCs w:val="20"/>
              </w:rPr>
            </w:pPr>
            <w:r w:rsidRPr="00FD0DF7">
              <w:rPr>
                <w:b/>
                <w:sz w:val="20"/>
                <w:szCs w:val="20"/>
              </w:rPr>
              <w:lastRenderedPageBreak/>
              <w:t>Töö võsasaega  alla 3 meetrises taimestikus</w:t>
            </w:r>
          </w:p>
        </w:tc>
        <w:tc>
          <w:tcPr>
            <w:tcW w:w="2126" w:type="dxa"/>
            <w:vAlign w:val="center"/>
          </w:tcPr>
          <w:p w14:paraId="514F2681" w14:textId="1E2C5102"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484F715" w14:textId="372C359F" w:rsidR="005F7DEB" w:rsidRPr="00FD0DF7" w:rsidRDefault="005F7DEB" w:rsidP="005F7DEB">
            <w:pPr>
              <w:jc w:val="center"/>
              <w:rPr>
                <w:sz w:val="20"/>
                <w:szCs w:val="20"/>
              </w:rPr>
            </w:pPr>
            <w:bookmarkStart w:id="16" w:name="_Hlk97211364"/>
            <w:r w:rsidRPr="00FD0DF7">
              <w:rPr>
                <w:sz w:val="20"/>
                <w:szCs w:val="20"/>
              </w:rPr>
              <w:t>Tugevast riidest pika säärega püksid</w:t>
            </w:r>
            <w:bookmarkEnd w:id="16"/>
          </w:p>
        </w:tc>
        <w:tc>
          <w:tcPr>
            <w:tcW w:w="1701" w:type="dxa"/>
            <w:vAlign w:val="center"/>
          </w:tcPr>
          <w:p w14:paraId="5C07C0C3" w14:textId="65D95FB2"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307AD467" w14:textId="2FB1CC0A" w:rsidR="005F7DEB" w:rsidRPr="00FD0DF7" w:rsidRDefault="005F7DEB" w:rsidP="005F7DEB">
            <w:pPr>
              <w:jc w:val="center"/>
              <w:rPr>
                <w:sz w:val="20"/>
                <w:szCs w:val="20"/>
              </w:rPr>
            </w:pPr>
            <w:r w:rsidRPr="00FD0DF7">
              <w:rPr>
                <w:sz w:val="20"/>
                <w:szCs w:val="20"/>
              </w:rPr>
              <w:t>Töökindad</w:t>
            </w:r>
          </w:p>
        </w:tc>
        <w:tc>
          <w:tcPr>
            <w:tcW w:w="1417" w:type="dxa"/>
            <w:vAlign w:val="center"/>
          </w:tcPr>
          <w:p w14:paraId="73334BE8" w14:textId="766806AD" w:rsidR="005F7DEB" w:rsidRPr="00FD0DF7" w:rsidRDefault="005F7DEB" w:rsidP="005F7DEB">
            <w:pPr>
              <w:jc w:val="center"/>
              <w:rPr>
                <w:sz w:val="20"/>
                <w:szCs w:val="20"/>
              </w:rPr>
            </w:pPr>
            <w:r w:rsidRPr="00FD0DF7">
              <w:rPr>
                <w:sz w:val="20"/>
                <w:szCs w:val="20"/>
              </w:rPr>
              <w:t>-</w:t>
            </w:r>
          </w:p>
        </w:tc>
        <w:tc>
          <w:tcPr>
            <w:tcW w:w="1418" w:type="dxa"/>
            <w:vAlign w:val="center"/>
          </w:tcPr>
          <w:p w14:paraId="11F3F0FB" w14:textId="7AF4D0A4"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56707DA9" w14:textId="00AA412B" w:rsidR="005F7DEB" w:rsidRPr="00FD0DF7" w:rsidRDefault="005F7DEB" w:rsidP="005F7DEB">
            <w:pPr>
              <w:jc w:val="center"/>
              <w:rPr>
                <w:sz w:val="20"/>
                <w:szCs w:val="20"/>
              </w:rPr>
            </w:pPr>
            <w:r w:rsidRPr="00FD0DF7">
              <w:rPr>
                <w:sz w:val="20"/>
                <w:szCs w:val="20"/>
              </w:rPr>
              <w:t>Kuulmiskaitsevahend</w:t>
            </w:r>
          </w:p>
        </w:tc>
      </w:tr>
      <w:tr w:rsidR="005F7DEB" w:rsidRPr="00E139A0" w14:paraId="2E3A92E9" w14:textId="77777777" w:rsidTr="00D20908">
        <w:trPr>
          <w:trHeight w:val="699"/>
        </w:trPr>
        <w:tc>
          <w:tcPr>
            <w:tcW w:w="1838" w:type="dxa"/>
            <w:vAlign w:val="center"/>
          </w:tcPr>
          <w:p w14:paraId="533CCAF0" w14:textId="7D47409C" w:rsidR="005F7DEB" w:rsidRPr="00FD0DF7" w:rsidRDefault="005F7DEB" w:rsidP="005F7DEB">
            <w:pPr>
              <w:jc w:val="center"/>
              <w:rPr>
                <w:b/>
                <w:sz w:val="20"/>
                <w:szCs w:val="20"/>
              </w:rPr>
            </w:pPr>
            <w:r w:rsidRPr="00FD0DF7">
              <w:rPr>
                <w:b/>
                <w:sz w:val="20"/>
                <w:szCs w:val="20"/>
              </w:rPr>
              <w:t>Töö trimmeriga</w:t>
            </w:r>
          </w:p>
        </w:tc>
        <w:tc>
          <w:tcPr>
            <w:tcW w:w="2126" w:type="dxa"/>
            <w:vAlign w:val="center"/>
          </w:tcPr>
          <w:p w14:paraId="5E423ECA" w14:textId="11A1D803" w:rsidR="005F7DEB" w:rsidRPr="00FD0DF7" w:rsidRDefault="005F7DEB" w:rsidP="005F7DEB">
            <w:pPr>
              <w:jc w:val="center"/>
              <w:rPr>
                <w:sz w:val="20"/>
                <w:szCs w:val="20"/>
              </w:rPr>
            </w:pPr>
            <w:r w:rsidRPr="00FD0DF7">
              <w:rPr>
                <w:sz w:val="20"/>
                <w:szCs w:val="20"/>
              </w:rPr>
              <w:t>Kinnised jalanõud</w:t>
            </w:r>
          </w:p>
        </w:tc>
        <w:tc>
          <w:tcPr>
            <w:tcW w:w="2410" w:type="dxa"/>
          </w:tcPr>
          <w:p w14:paraId="2E6FB0E9" w14:textId="5DA5230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0DE2B935" w14:textId="12A83247" w:rsidR="005F7DEB" w:rsidRPr="00FD0DF7" w:rsidRDefault="005F7DEB" w:rsidP="005F7DEB">
            <w:pPr>
              <w:jc w:val="center"/>
              <w:rPr>
                <w:sz w:val="20"/>
                <w:szCs w:val="20"/>
              </w:rPr>
            </w:pPr>
            <w:r w:rsidRPr="00FD0DF7">
              <w:rPr>
                <w:sz w:val="20"/>
                <w:szCs w:val="20"/>
              </w:rPr>
              <w:t>-</w:t>
            </w:r>
          </w:p>
        </w:tc>
        <w:tc>
          <w:tcPr>
            <w:tcW w:w="1276" w:type="dxa"/>
            <w:vAlign w:val="center"/>
          </w:tcPr>
          <w:p w14:paraId="4DE7E292" w14:textId="0D2F8651" w:rsidR="005F7DEB" w:rsidRPr="00FD0DF7" w:rsidRDefault="005F7DEB" w:rsidP="005F7DEB">
            <w:pPr>
              <w:jc w:val="center"/>
              <w:rPr>
                <w:sz w:val="20"/>
                <w:szCs w:val="20"/>
              </w:rPr>
            </w:pPr>
            <w:r w:rsidRPr="00FD0DF7">
              <w:rPr>
                <w:sz w:val="20"/>
                <w:szCs w:val="20"/>
              </w:rPr>
              <w:t>Töökindad</w:t>
            </w:r>
          </w:p>
        </w:tc>
        <w:tc>
          <w:tcPr>
            <w:tcW w:w="1417" w:type="dxa"/>
            <w:vAlign w:val="center"/>
          </w:tcPr>
          <w:p w14:paraId="53EBDD58" w14:textId="0C8DCB39" w:rsidR="005F7DEB" w:rsidRPr="00FD0DF7" w:rsidRDefault="005F7DEB" w:rsidP="005F7DEB">
            <w:pPr>
              <w:jc w:val="center"/>
              <w:rPr>
                <w:sz w:val="20"/>
                <w:szCs w:val="20"/>
              </w:rPr>
            </w:pPr>
            <w:r w:rsidRPr="00FD0DF7">
              <w:rPr>
                <w:sz w:val="20"/>
                <w:szCs w:val="20"/>
              </w:rPr>
              <w:t>-</w:t>
            </w:r>
          </w:p>
        </w:tc>
        <w:tc>
          <w:tcPr>
            <w:tcW w:w="1418" w:type="dxa"/>
            <w:vAlign w:val="center"/>
          </w:tcPr>
          <w:p w14:paraId="1A975ECD" w14:textId="1A15B006"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3C1C8C2E" w14:textId="416D8795" w:rsidR="005F7DEB" w:rsidRPr="00FD0DF7" w:rsidRDefault="005F7DEB" w:rsidP="005F7DEB">
            <w:pPr>
              <w:jc w:val="center"/>
              <w:rPr>
                <w:sz w:val="20"/>
                <w:szCs w:val="20"/>
              </w:rPr>
            </w:pPr>
            <w:r w:rsidRPr="00FD0DF7">
              <w:rPr>
                <w:sz w:val="20"/>
                <w:szCs w:val="20"/>
              </w:rPr>
              <w:t>Kuulmiskaitsevahend</w:t>
            </w:r>
          </w:p>
        </w:tc>
      </w:tr>
      <w:tr w:rsidR="005F7DEB" w:rsidRPr="00E139A0" w14:paraId="35BB0B08" w14:textId="77777777" w:rsidTr="00D20908">
        <w:trPr>
          <w:trHeight w:val="152"/>
        </w:trPr>
        <w:tc>
          <w:tcPr>
            <w:tcW w:w="1838" w:type="dxa"/>
            <w:vAlign w:val="center"/>
          </w:tcPr>
          <w:p w14:paraId="1822B217" w14:textId="2587C5CD" w:rsidR="005F7DEB" w:rsidRPr="00FD0DF7" w:rsidRDefault="005F7DEB" w:rsidP="005F7DEB">
            <w:pPr>
              <w:jc w:val="center"/>
              <w:rPr>
                <w:b/>
                <w:sz w:val="20"/>
                <w:szCs w:val="20"/>
              </w:rPr>
            </w:pPr>
            <w:r w:rsidRPr="00FD0DF7">
              <w:rPr>
                <w:b/>
                <w:sz w:val="20"/>
                <w:szCs w:val="20"/>
              </w:rPr>
              <w:t>Harvesteri, forvarderi, giljotiini, metsa</w:t>
            </w:r>
            <w:r w:rsidRPr="00FD0DF7">
              <w:rPr>
                <w:b/>
                <w:sz w:val="20"/>
                <w:szCs w:val="20"/>
              </w:rPr>
              <w:softHyphen/>
              <w:t>majanduslikuks tööks kohandatud põllu</w:t>
            </w:r>
            <w:r w:rsidRPr="00FD0DF7">
              <w:rPr>
                <w:b/>
                <w:sz w:val="20"/>
                <w:szCs w:val="20"/>
              </w:rPr>
              <w:softHyphen/>
              <w:t>majandusliku traktori, maapinnamasina operaatoril tööobjektil väljas olles</w:t>
            </w:r>
          </w:p>
        </w:tc>
        <w:tc>
          <w:tcPr>
            <w:tcW w:w="2126" w:type="dxa"/>
            <w:vAlign w:val="center"/>
          </w:tcPr>
          <w:p w14:paraId="0616CDBD" w14:textId="1D1CEE58"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33DF73AC" w14:textId="18C60C7F" w:rsidR="005F7DEB" w:rsidRPr="00FD0DF7" w:rsidRDefault="005F7DEB" w:rsidP="005F7DEB">
            <w:pPr>
              <w:jc w:val="center"/>
              <w:rPr>
                <w:sz w:val="20"/>
                <w:szCs w:val="20"/>
              </w:rPr>
            </w:pPr>
            <w:r w:rsidRPr="00FD0DF7">
              <w:rPr>
                <w:sz w:val="20"/>
                <w:szCs w:val="20"/>
              </w:rPr>
              <w:t>-</w:t>
            </w:r>
          </w:p>
        </w:tc>
        <w:tc>
          <w:tcPr>
            <w:tcW w:w="1701" w:type="dxa"/>
            <w:vAlign w:val="center"/>
          </w:tcPr>
          <w:p w14:paraId="1E65672D" w14:textId="4C6F1530" w:rsidR="005F7DEB" w:rsidRPr="00FD0DF7" w:rsidRDefault="005F7DEB" w:rsidP="005F7DEB">
            <w:pPr>
              <w:jc w:val="center"/>
              <w:rPr>
                <w:sz w:val="20"/>
                <w:szCs w:val="20"/>
              </w:rPr>
            </w:pPr>
            <w:r w:rsidRPr="00FD0DF7">
              <w:rPr>
                <w:sz w:val="20"/>
                <w:szCs w:val="20"/>
              </w:rPr>
              <w:t>Demaskeerivat värvi riietus (nt ohutusvest,</w:t>
            </w:r>
            <w:r w:rsidRPr="00FD0DF7">
              <w:rPr>
                <w:rFonts w:eastAsiaTheme="minorHAnsi"/>
                <w:sz w:val="20"/>
                <w:szCs w:val="20"/>
                <w:lang w:eastAsia="en-US"/>
              </w:rPr>
              <w:t xml:space="preserve"> </w:t>
            </w:r>
            <w:r w:rsidRPr="00FD0DF7">
              <w:rPr>
                <w:sz w:val="20"/>
                <w:szCs w:val="20"/>
              </w:rPr>
              <w:t xml:space="preserve">helkurvest) </w:t>
            </w:r>
          </w:p>
        </w:tc>
        <w:tc>
          <w:tcPr>
            <w:tcW w:w="1276" w:type="dxa"/>
            <w:vAlign w:val="center"/>
          </w:tcPr>
          <w:p w14:paraId="3333ED15" w14:textId="19A354FC" w:rsidR="005F7DEB" w:rsidRPr="00FD0DF7" w:rsidRDefault="005F7DEB" w:rsidP="005F7DEB">
            <w:pPr>
              <w:jc w:val="center"/>
              <w:rPr>
                <w:sz w:val="20"/>
                <w:szCs w:val="20"/>
              </w:rPr>
            </w:pPr>
            <w:r w:rsidRPr="00FD0DF7">
              <w:rPr>
                <w:sz w:val="20"/>
                <w:szCs w:val="20"/>
              </w:rPr>
              <w:t>-</w:t>
            </w:r>
          </w:p>
        </w:tc>
        <w:tc>
          <w:tcPr>
            <w:tcW w:w="1417" w:type="dxa"/>
            <w:vAlign w:val="center"/>
          </w:tcPr>
          <w:p w14:paraId="6A1B2042" w14:textId="60AC148B"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2DB177D1" w14:textId="5531B198" w:rsidR="005F7DEB" w:rsidRPr="00FD0DF7" w:rsidRDefault="005F7DEB" w:rsidP="005F7DEB">
            <w:pPr>
              <w:jc w:val="center"/>
              <w:rPr>
                <w:sz w:val="20"/>
                <w:szCs w:val="20"/>
              </w:rPr>
            </w:pPr>
            <w:r w:rsidRPr="00FD0DF7">
              <w:rPr>
                <w:sz w:val="20"/>
                <w:szCs w:val="20"/>
              </w:rPr>
              <w:t>-</w:t>
            </w:r>
          </w:p>
        </w:tc>
        <w:tc>
          <w:tcPr>
            <w:tcW w:w="1417" w:type="dxa"/>
            <w:vAlign w:val="center"/>
          </w:tcPr>
          <w:p w14:paraId="0C4E5FBA" w14:textId="63276C2A" w:rsidR="005F7DEB" w:rsidRPr="00FD0DF7" w:rsidRDefault="005F7DEB" w:rsidP="005F7DEB">
            <w:pPr>
              <w:jc w:val="center"/>
              <w:rPr>
                <w:sz w:val="20"/>
                <w:szCs w:val="20"/>
              </w:rPr>
            </w:pPr>
            <w:r w:rsidRPr="00FD0DF7">
              <w:rPr>
                <w:sz w:val="20"/>
                <w:szCs w:val="20"/>
              </w:rPr>
              <w:t>-</w:t>
            </w:r>
          </w:p>
        </w:tc>
      </w:tr>
      <w:tr w:rsidR="005F7DEB" w:rsidRPr="00E139A0" w14:paraId="7443EFFE" w14:textId="77777777" w:rsidTr="00D20908">
        <w:trPr>
          <w:trHeight w:val="152"/>
        </w:trPr>
        <w:tc>
          <w:tcPr>
            <w:tcW w:w="1838" w:type="dxa"/>
            <w:vAlign w:val="center"/>
          </w:tcPr>
          <w:p w14:paraId="63A30F0A" w14:textId="523B41DB" w:rsidR="005F7DEB" w:rsidRPr="00FD0DF7" w:rsidRDefault="005F7DEB" w:rsidP="005F7DEB">
            <w:pPr>
              <w:jc w:val="center"/>
              <w:rPr>
                <w:b/>
                <w:sz w:val="20"/>
                <w:szCs w:val="20"/>
              </w:rPr>
            </w:pPr>
            <w:r w:rsidRPr="00FD0DF7">
              <w:rPr>
                <w:b/>
                <w:sz w:val="20"/>
                <w:szCs w:val="20"/>
              </w:rPr>
              <w:t>Puiduveoki, hakkuri, hakkpuidu konteinerveoki juhil tööobjektil väljas olles</w:t>
            </w:r>
          </w:p>
        </w:tc>
        <w:tc>
          <w:tcPr>
            <w:tcW w:w="2126" w:type="dxa"/>
            <w:vAlign w:val="center"/>
          </w:tcPr>
          <w:p w14:paraId="0184EA5F" w14:textId="11393B7D"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31FFC07" w14:textId="6B43E0F2" w:rsidR="005F7DEB" w:rsidRPr="00FD0DF7" w:rsidRDefault="005F7DEB" w:rsidP="005F7DEB">
            <w:pPr>
              <w:jc w:val="center"/>
              <w:rPr>
                <w:sz w:val="20"/>
                <w:szCs w:val="20"/>
              </w:rPr>
            </w:pPr>
            <w:r w:rsidRPr="00FD0DF7">
              <w:rPr>
                <w:sz w:val="20"/>
                <w:szCs w:val="20"/>
              </w:rPr>
              <w:t>-</w:t>
            </w:r>
          </w:p>
        </w:tc>
        <w:tc>
          <w:tcPr>
            <w:tcW w:w="1701" w:type="dxa"/>
            <w:vAlign w:val="center"/>
          </w:tcPr>
          <w:p w14:paraId="5D147741" w14:textId="3DCE8645" w:rsidR="005F7DEB" w:rsidRPr="00FD0DF7" w:rsidRDefault="005F7DEB" w:rsidP="005F7DEB">
            <w:pPr>
              <w:jc w:val="center"/>
              <w:rPr>
                <w:sz w:val="20"/>
                <w:szCs w:val="20"/>
              </w:rPr>
            </w:pPr>
            <w:r w:rsidRPr="00FD0DF7">
              <w:rPr>
                <w:sz w:val="20"/>
                <w:szCs w:val="20"/>
              </w:rPr>
              <w:t>Demaskeerivat värvi riietus (nt ohutusvest, helkurvest)</w:t>
            </w:r>
          </w:p>
        </w:tc>
        <w:tc>
          <w:tcPr>
            <w:tcW w:w="1276" w:type="dxa"/>
            <w:vAlign w:val="center"/>
          </w:tcPr>
          <w:p w14:paraId="752FCE54" w14:textId="5E63D55B" w:rsidR="005F7DEB" w:rsidRPr="00FD0DF7" w:rsidRDefault="005F7DEB" w:rsidP="005F7DEB">
            <w:pPr>
              <w:jc w:val="center"/>
              <w:rPr>
                <w:sz w:val="20"/>
                <w:szCs w:val="20"/>
              </w:rPr>
            </w:pPr>
            <w:r w:rsidRPr="00FD0DF7">
              <w:rPr>
                <w:sz w:val="20"/>
                <w:szCs w:val="20"/>
              </w:rPr>
              <w:t>-</w:t>
            </w:r>
          </w:p>
        </w:tc>
        <w:tc>
          <w:tcPr>
            <w:tcW w:w="1417" w:type="dxa"/>
            <w:vAlign w:val="center"/>
          </w:tcPr>
          <w:p w14:paraId="460B64ED" w14:textId="20C7D07A"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3E2BAE0A" w14:textId="7FD90603" w:rsidR="005F7DEB" w:rsidRPr="00FD0DF7" w:rsidRDefault="005F7DEB" w:rsidP="005F7DEB">
            <w:pPr>
              <w:jc w:val="center"/>
              <w:rPr>
                <w:sz w:val="20"/>
                <w:szCs w:val="20"/>
              </w:rPr>
            </w:pPr>
            <w:r w:rsidRPr="00FD0DF7">
              <w:rPr>
                <w:sz w:val="20"/>
                <w:szCs w:val="20"/>
              </w:rPr>
              <w:t>-</w:t>
            </w:r>
          </w:p>
        </w:tc>
        <w:tc>
          <w:tcPr>
            <w:tcW w:w="1417" w:type="dxa"/>
            <w:vAlign w:val="center"/>
          </w:tcPr>
          <w:p w14:paraId="2CC09C96" w14:textId="01008185" w:rsidR="005F7DEB" w:rsidRPr="00FD0DF7" w:rsidRDefault="005F7DEB" w:rsidP="005F7DEB">
            <w:pPr>
              <w:jc w:val="center"/>
              <w:rPr>
                <w:sz w:val="20"/>
                <w:szCs w:val="20"/>
              </w:rPr>
            </w:pPr>
            <w:r w:rsidRPr="00FD0DF7">
              <w:rPr>
                <w:sz w:val="20"/>
                <w:szCs w:val="20"/>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41"/>
          <w:pgSz w:w="16838" w:h="11906" w:orient="landscape"/>
          <w:pgMar w:top="1418" w:right="1134" w:bottom="1418" w:left="1134" w:header="709" w:footer="709" w:gutter="0"/>
          <w:cols w:space="708"/>
          <w:docGrid w:linePitch="360"/>
        </w:sectPr>
      </w:pPr>
    </w:p>
    <w:p w14:paraId="0D1FE54D" w14:textId="77777777" w:rsidR="00E95F6B" w:rsidRPr="00E139A0" w:rsidRDefault="00E95F6B" w:rsidP="00E95F6B">
      <w:pPr>
        <w:ind w:left="4248" w:firstLine="708"/>
        <w:outlineLvl w:val="0"/>
        <w:rPr>
          <w:sz w:val="22"/>
          <w:szCs w:val="22"/>
        </w:rPr>
      </w:pPr>
      <w:r w:rsidRPr="00E139A0">
        <w:rPr>
          <w:sz w:val="22"/>
          <w:szCs w:val="22"/>
        </w:rPr>
        <w:lastRenderedPageBreak/>
        <w:t>Lisa 12 /1</w:t>
      </w:r>
    </w:p>
    <w:p w14:paraId="1BAC8561" w14:textId="6A28D9C9"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590BDB9F" w14:textId="77777777" w:rsidR="00284669" w:rsidRDefault="00E95F6B" w:rsidP="00E95F6B">
      <w:pPr>
        <w:spacing w:after="160" w:line="259" w:lineRule="auto"/>
        <w:rPr>
          <w:sz w:val="22"/>
          <w:szCs w:val="22"/>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39E7794" w14:textId="53B980D6" w:rsidR="00E95F6B" w:rsidRDefault="00F9073A" w:rsidP="00E95F6B">
      <w:pPr>
        <w:spacing w:after="160" w:line="259" w:lineRule="auto"/>
        <w:rPr>
          <w:rFonts w:eastAsia="Calibri"/>
          <w:szCs w:val="22"/>
          <w:lang w:eastAsia="en-US"/>
        </w:rPr>
      </w:pPr>
      <w:r w:rsidRPr="00F9073A">
        <w:rPr>
          <w:rFonts w:eastAsia="Calibri"/>
        </w:rPr>
        <w:drawing>
          <wp:inline distT="0" distB="0" distL="0" distR="0" wp14:anchorId="53111EB7" wp14:editId="4AEAAD6D">
            <wp:extent cx="5759450" cy="5667375"/>
            <wp:effectExtent l="0" t="0" r="0" b="9525"/>
            <wp:docPr id="137044557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5667375"/>
                    </a:xfrm>
                    <a:prstGeom prst="rect">
                      <a:avLst/>
                    </a:prstGeom>
                    <a:noFill/>
                    <a:ln>
                      <a:noFill/>
                    </a:ln>
                  </pic:spPr>
                </pic:pic>
              </a:graphicData>
            </a:graphic>
          </wp:inline>
        </w:drawing>
      </w:r>
    </w:p>
    <w:tbl>
      <w:tblPr>
        <w:tblW w:w="7280" w:type="dxa"/>
        <w:tblCellMar>
          <w:left w:w="70" w:type="dxa"/>
          <w:right w:w="70" w:type="dxa"/>
        </w:tblCellMar>
        <w:tblLook w:val="04A0" w:firstRow="1" w:lastRow="0" w:firstColumn="1" w:lastColumn="0" w:noHBand="0" w:noVBand="1"/>
      </w:tblPr>
      <w:tblGrid>
        <w:gridCol w:w="1300"/>
        <w:gridCol w:w="2840"/>
        <w:gridCol w:w="3140"/>
      </w:tblGrid>
      <w:tr w:rsidR="00F9073A" w14:paraId="25F7CABA" w14:textId="77777777" w:rsidTr="00F9073A">
        <w:trPr>
          <w:trHeight w:val="948"/>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7AE6B9B1" w14:textId="77777777" w:rsidR="00F9073A" w:rsidRPr="00F9073A" w:rsidRDefault="00F9073A">
            <w:pPr>
              <w:rPr>
                <w:rFonts w:ascii="Arial" w:hAnsi="Arial" w:cs="Arial"/>
                <w:b/>
                <w:bCs/>
                <w:sz w:val="18"/>
                <w:szCs w:val="18"/>
              </w:rPr>
            </w:pPr>
            <w:r w:rsidRPr="00F9073A">
              <w:rPr>
                <w:rFonts w:ascii="Arial" w:hAnsi="Arial" w:cs="Arial"/>
                <w:b/>
                <w:bCs/>
                <w:sz w:val="18"/>
                <w:szCs w:val="18"/>
              </w:rPr>
              <w:t>Raieliik</w:t>
            </w:r>
          </w:p>
        </w:tc>
        <w:tc>
          <w:tcPr>
            <w:tcW w:w="2840" w:type="dxa"/>
            <w:tcBorders>
              <w:top w:val="single" w:sz="4" w:space="0" w:color="auto"/>
              <w:left w:val="nil"/>
              <w:bottom w:val="single" w:sz="4" w:space="0" w:color="auto"/>
              <w:right w:val="single" w:sz="4" w:space="0" w:color="auto"/>
            </w:tcBorders>
            <w:vAlign w:val="center"/>
            <w:hideMark/>
          </w:tcPr>
          <w:p w14:paraId="006EC5FF" w14:textId="77777777" w:rsidR="00F9073A" w:rsidRPr="00F9073A" w:rsidRDefault="00F9073A">
            <w:pPr>
              <w:rPr>
                <w:rFonts w:ascii="Arial" w:hAnsi="Arial" w:cs="Arial"/>
                <w:b/>
                <w:bCs/>
                <w:sz w:val="18"/>
                <w:szCs w:val="18"/>
              </w:rPr>
            </w:pPr>
            <w:r w:rsidRPr="00F9073A">
              <w:rPr>
                <w:rFonts w:ascii="Arial" w:hAnsi="Arial" w:cs="Arial"/>
                <w:b/>
                <w:bCs/>
                <w:sz w:val="18"/>
                <w:szCs w:val="18"/>
              </w:rPr>
              <w:t>Harvesteri maksimaalne vanus lepingu perioodil  (arvestatuna täisaastates alates tehasest väljalaske aastast).***</w:t>
            </w:r>
          </w:p>
        </w:tc>
        <w:tc>
          <w:tcPr>
            <w:tcW w:w="3140" w:type="dxa"/>
            <w:tcBorders>
              <w:top w:val="single" w:sz="4" w:space="0" w:color="auto"/>
              <w:left w:val="nil"/>
              <w:bottom w:val="single" w:sz="4" w:space="0" w:color="auto"/>
              <w:right w:val="single" w:sz="4" w:space="0" w:color="auto"/>
            </w:tcBorders>
            <w:vAlign w:val="center"/>
            <w:hideMark/>
          </w:tcPr>
          <w:p w14:paraId="34AE8381" w14:textId="77777777" w:rsidR="00F9073A" w:rsidRPr="00F9073A" w:rsidRDefault="00F9073A">
            <w:pPr>
              <w:rPr>
                <w:rFonts w:ascii="Arial" w:hAnsi="Arial" w:cs="Arial"/>
                <w:b/>
                <w:bCs/>
                <w:sz w:val="18"/>
                <w:szCs w:val="18"/>
              </w:rPr>
            </w:pPr>
            <w:proofErr w:type="spellStart"/>
            <w:r w:rsidRPr="00F9073A">
              <w:rPr>
                <w:rFonts w:ascii="Arial" w:hAnsi="Arial" w:cs="Arial"/>
                <w:b/>
                <w:bCs/>
                <w:sz w:val="18"/>
                <w:szCs w:val="18"/>
              </w:rPr>
              <w:t>Kokkuveomasina</w:t>
            </w:r>
            <w:proofErr w:type="spellEnd"/>
            <w:r w:rsidRPr="00F9073A">
              <w:rPr>
                <w:rFonts w:ascii="Arial" w:hAnsi="Arial" w:cs="Arial"/>
                <w:b/>
                <w:bCs/>
                <w:sz w:val="18"/>
                <w:szCs w:val="18"/>
              </w:rPr>
              <w:t xml:space="preserve"> maksimaalne vanus lepingu perioodil (arvestatuna täisaastates  alates tehasest väljalaske aastast).***</w:t>
            </w:r>
          </w:p>
        </w:tc>
      </w:tr>
      <w:tr w:rsidR="00F9073A" w14:paraId="3702979D" w14:textId="77777777" w:rsidTr="00F9073A">
        <w:trPr>
          <w:trHeight w:val="459"/>
        </w:trPr>
        <w:tc>
          <w:tcPr>
            <w:tcW w:w="1300" w:type="dxa"/>
            <w:tcBorders>
              <w:top w:val="nil"/>
              <w:left w:val="single" w:sz="4" w:space="0" w:color="auto"/>
              <w:bottom w:val="single" w:sz="4" w:space="0" w:color="auto"/>
              <w:right w:val="single" w:sz="4" w:space="0" w:color="auto"/>
            </w:tcBorders>
            <w:noWrap/>
            <w:vAlign w:val="bottom"/>
            <w:hideMark/>
          </w:tcPr>
          <w:p w14:paraId="2E28FEE7" w14:textId="77777777" w:rsidR="00F9073A" w:rsidRPr="00F9073A" w:rsidRDefault="00F9073A">
            <w:pPr>
              <w:rPr>
                <w:rFonts w:ascii="Arial" w:hAnsi="Arial" w:cs="Arial"/>
                <w:sz w:val="18"/>
                <w:szCs w:val="18"/>
              </w:rPr>
            </w:pPr>
            <w:r w:rsidRPr="00F9073A">
              <w:rPr>
                <w:rFonts w:ascii="Arial" w:hAnsi="Arial" w:cs="Arial"/>
                <w:sz w:val="18"/>
                <w:szCs w:val="18"/>
              </w:rPr>
              <w:t>UR</w:t>
            </w:r>
          </w:p>
        </w:tc>
        <w:tc>
          <w:tcPr>
            <w:tcW w:w="2840" w:type="dxa"/>
            <w:tcBorders>
              <w:top w:val="nil"/>
              <w:left w:val="nil"/>
              <w:bottom w:val="single" w:sz="4" w:space="0" w:color="auto"/>
              <w:right w:val="single" w:sz="4" w:space="0" w:color="auto"/>
            </w:tcBorders>
            <w:noWrap/>
            <w:vAlign w:val="bottom"/>
            <w:hideMark/>
          </w:tcPr>
          <w:p w14:paraId="75C79E06" w14:textId="77777777" w:rsidR="00F9073A" w:rsidRPr="00F9073A" w:rsidRDefault="00F9073A">
            <w:pPr>
              <w:jc w:val="center"/>
              <w:rPr>
                <w:rFonts w:ascii="Arial" w:hAnsi="Arial" w:cs="Arial"/>
                <w:sz w:val="18"/>
                <w:szCs w:val="18"/>
              </w:rPr>
            </w:pPr>
            <w:r w:rsidRPr="00F9073A">
              <w:rPr>
                <w:rFonts w:ascii="Arial" w:hAnsi="Arial" w:cs="Arial"/>
                <w:sz w:val="18"/>
                <w:szCs w:val="18"/>
              </w:rPr>
              <w:t>puudub piirang</w:t>
            </w:r>
          </w:p>
        </w:tc>
        <w:tc>
          <w:tcPr>
            <w:tcW w:w="3140" w:type="dxa"/>
            <w:tcBorders>
              <w:top w:val="nil"/>
              <w:left w:val="nil"/>
              <w:bottom w:val="single" w:sz="4" w:space="0" w:color="auto"/>
              <w:right w:val="single" w:sz="4" w:space="0" w:color="auto"/>
            </w:tcBorders>
            <w:noWrap/>
            <w:vAlign w:val="bottom"/>
            <w:hideMark/>
          </w:tcPr>
          <w:p w14:paraId="060633EC" w14:textId="77777777" w:rsidR="00F9073A" w:rsidRPr="00F9073A" w:rsidRDefault="00F9073A">
            <w:pPr>
              <w:jc w:val="center"/>
              <w:rPr>
                <w:rFonts w:ascii="Arial" w:hAnsi="Arial" w:cs="Arial"/>
                <w:sz w:val="18"/>
                <w:szCs w:val="18"/>
              </w:rPr>
            </w:pPr>
            <w:r w:rsidRPr="00F9073A">
              <w:rPr>
                <w:rFonts w:ascii="Arial" w:hAnsi="Arial" w:cs="Arial"/>
                <w:sz w:val="18"/>
                <w:szCs w:val="18"/>
              </w:rPr>
              <w:t>puudub piirang</w:t>
            </w:r>
          </w:p>
        </w:tc>
      </w:tr>
    </w:tbl>
    <w:p w14:paraId="6F2873D1" w14:textId="4612F250" w:rsidR="00F9073A" w:rsidRDefault="00F9073A" w:rsidP="00E95F6B">
      <w:pPr>
        <w:spacing w:after="160" w:line="259" w:lineRule="auto"/>
        <w:rPr>
          <w:rFonts w:eastAsia="Calibri"/>
          <w:szCs w:val="22"/>
          <w:lang w:eastAsia="en-US"/>
        </w:rPr>
      </w:pPr>
    </w:p>
    <w:tbl>
      <w:tblPr>
        <w:tblW w:w="9580" w:type="dxa"/>
        <w:tblCellMar>
          <w:left w:w="70" w:type="dxa"/>
          <w:right w:w="70" w:type="dxa"/>
        </w:tblCellMar>
        <w:tblLook w:val="04A0" w:firstRow="1" w:lastRow="0" w:firstColumn="1" w:lastColumn="0" w:noHBand="0" w:noVBand="1"/>
      </w:tblPr>
      <w:tblGrid>
        <w:gridCol w:w="9528"/>
        <w:gridCol w:w="146"/>
      </w:tblGrid>
      <w:tr w:rsidR="00F9073A" w14:paraId="1BE88A51" w14:textId="77777777" w:rsidTr="00F9073A">
        <w:trPr>
          <w:trHeight w:val="264"/>
        </w:trPr>
        <w:tc>
          <w:tcPr>
            <w:tcW w:w="9580" w:type="dxa"/>
            <w:gridSpan w:val="2"/>
            <w:tcBorders>
              <w:top w:val="nil"/>
              <w:left w:val="nil"/>
              <w:bottom w:val="nil"/>
              <w:right w:val="nil"/>
            </w:tcBorders>
            <w:noWrap/>
            <w:vAlign w:val="bottom"/>
            <w:hideMark/>
          </w:tcPr>
          <w:p w14:paraId="704B82DF" w14:textId="77777777" w:rsidR="00F9073A" w:rsidRDefault="00F9073A">
            <w:pPr>
              <w:rPr>
                <w:rFonts w:ascii="Arial" w:hAnsi="Arial" w:cs="Arial"/>
                <w:sz w:val="20"/>
                <w:szCs w:val="20"/>
              </w:rPr>
            </w:pPr>
            <w:r>
              <w:rPr>
                <w:rFonts w:ascii="Arial" w:hAnsi="Arial" w:cs="Arial"/>
                <w:sz w:val="20"/>
                <w:szCs w:val="20"/>
              </w:rPr>
              <w:t xml:space="preserve">**Kokkuveoks kohandatud põllumajanduslikku traktorit või muud traktorit koos metsaveohaagisega on </w:t>
            </w:r>
          </w:p>
        </w:tc>
      </w:tr>
      <w:tr w:rsidR="00F9073A" w14:paraId="431BF4E2" w14:textId="77777777" w:rsidTr="00F9073A">
        <w:trPr>
          <w:trHeight w:val="264"/>
        </w:trPr>
        <w:tc>
          <w:tcPr>
            <w:tcW w:w="9528" w:type="dxa"/>
            <w:tcBorders>
              <w:top w:val="nil"/>
              <w:left w:val="single" w:sz="4" w:space="0" w:color="auto"/>
              <w:bottom w:val="nil"/>
              <w:right w:val="single" w:sz="4" w:space="0" w:color="auto"/>
            </w:tcBorders>
            <w:noWrap/>
            <w:vAlign w:val="center"/>
            <w:hideMark/>
          </w:tcPr>
          <w:p w14:paraId="430F0F15" w14:textId="77777777" w:rsidR="00F9073A" w:rsidRDefault="00F9073A">
            <w:pPr>
              <w:rPr>
                <w:rFonts w:ascii="Arial" w:hAnsi="Arial" w:cs="Arial"/>
                <w:sz w:val="20"/>
                <w:szCs w:val="20"/>
              </w:rPr>
            </w:pPr>
            <w:r>
              <w:rPr>
                <w:rFonts w:ascii="Arial" w:hAnsi="Arial" w:cs="Arial"/>
                <w:sz w:val="20"/>
                <w:szCs w:val="20"/>
              </w:rPr>
              <w:t xml:space="preserve">lubatud kasutada metsamaterjali kokkuveol, kui tegemist on erijuhtumitega </w:t>
            </w:r>
          </w:p>
        </w:tc>
        <w:tc>
          <w:tcPr>
            <w:tcW w:w="52" w:type="dxa"/>
            <w:tcBorders>
              <w:top w:val="nil"/>
              <w:left w:val="nil"/>
              <w:bottom w:val="nil"/>
              <w:right w:val="nil"/>
            </w:tcBorders>
            <w:noWrap/>
            <w:vAlign w:val="bottom"/>
            <w:hideMark/>
          </w:tcPr>
          <w:p w14:paraId="33C2614F" w14:textId="77777777" w:rsidR="00F9073A" w:rsidRDefault="00F9073A">
            <w:pPr>
              <w:rPr>
                <w:rFonts w:ascii="Arial" w:hAnsi="Arial" w:cs="Arial"/>
                <w:sz w:val="20"/>
                <w:szCs w:val="20"/>
              </w:rPr>
            </w:pPr>
          </w:p>
        </w:tc>
      </w:tr>
      <w:tr w:rsidR="00F9073A" w14:paraId="480B7983" w14:textId="77777777" w:rsidTr="00F9073A">
        <w:trPr>
          <w:trHeight w:val="264"/>
        </w:trPr>
        <w:tc>
          <w:tcPr>
            <w:tcW w:w="9580" w:type="dxa"/>
            <w:gridSpan w:val="2"/>
            <w:tcBorders>
              <w:top w:val="nil"/>
              <w:left w:val="nil"/>
              <w:bottom w:val="nil"/>
              <w:right w:val="nil"/>
            </w:tcBorders>
            <w:noWrap/>
            <w:vAlign w:val="center"/>
            <w:hideMark/>
          </w:tcPr>
          <w:p w14:paraId="228E4C22" w14:textId="77777777" w:rsidR="00F9073A" w:rsidRDefault="00F9073A">
            <w:pPr>
              <w:rPr>
                <w:rFonts w:ascii="Arial" w:hAnsi="Arial" w:cs="Arial"/>
                <w:sz w:val="20"/>
                <w:szCs w:val="20"/>
              </w:rPr>
            </w:pPr>
            <w:r>
              <w:rPr>
                <w:rFonts w:ascii="Arial" w:hAnsi="Arial" w:cs="Arial"/>
                <w:sz w:val="20"/>
                <w:szCs w:val="20"/>
              </w:rPr>
              <w:t xml:space="preserve">(väikesed langid, pehme pinnas või asula sees ja on vaja mööda avalikuks kasutamiseks olevaid teid </w:t>
            </w:r>
          </w:p>
        </w:tc>
      </w:tr>
      <w:tr w:rsidR="00F9073A" w14:paraId="16863487" w14:textId="77777777" w:rsidTr="00F9073A">
        <w:trPr>
          <w:trHeight w:val="264"/>
        </w:trPr>
        <w:tc>
          <w:tcPr>
            <w:tcW w:w="9580" w:type="dxa"/>
            <w:gridSpan w:val="2"/>
            <w:tcBorders>
              <w:top w:val="nil"/>
              <w:left w:val="nil"/>
              <w:bottom w:val="nil"/>
              <w:right w:val="nil"/>
            </w:tcBorders>
            <w:noWrap/>
            <w:vAlign w:val="center"/>
            <w:hideMark/>
          </w:tcPr>
          <w:p w14:paraId="7B41632A" w14:textId="77777777" w:rsidR="00F9073A" w:rsidRDefault="00F9073A">
            <w:pPr>
              <w:rPr>
                <w:rFonts w:ascii="Arial" w:hAnsi="Arial" w:cs="Arial"/>
                <w:sz w:val="20"/>
                <w:szCs w:val="20"/>
              </w:rPr>
            </w:pPr>
            <w:r>
              <w:rPr>
                <w:rFonts w:ascii="Arial" w:hAnsi="Arial" w:cs="Arial"/>
                <w:sz w:val="20"/>
                <w:szCs w:val="20"/>
              </w:rPr>
              <w:t>kokkuvedu teostada) ning hankes on nõutud põllumajandusliku traktori kasutamist.</w:t>
            </w:r>
          </w:p>
        </w:tc>
      </w:tr>
    </w:tbl>
    <w:p w14:paraId="0965C463" w14:textId="77777777" w:rsidR="00F9073A" w:rsidRPr="00AD6104" w:rsidRDefault="00F9073A" w:rsidP="00E95F6B">
      <w:pPr>
        <w:spacing w:after="160" w:line="259" w:lineRule="auto"/>
        <w:rPr>
          <w:rFonts w:eastAsia="Calibri"/>
          <w:szCs w:val="22"/>
          <w:lang w:eastAsia="en-US"/>
        </w:rPr>
      </w:pPr>
    </w:p>
    <w:p w14:paraId="68581FAE" w14:textId="77777777" w:rsidR="00E95F6B" w:rsidRPr="00AD6104" w:rsidRDefault="00E95F6B" w:rsidP="00E95F6B"/>
    <w:p w14:paraId="17C43885" w14:textId="70A6B24C" w:rsidR="00E95F6B" w:rsidRPr="00E139A0" w:rsidRDefault="00E95F6B" w:rsidP="00E95F6B">
      <w:pPr>
        <w:spacing w:after="200" w:line="276" w:lineRule="auto"/>
        <w:rPr>
          <w:b/>
          <w:lang w:eastAsia="en-US"/>
        </w:rPr>
      </w:pPr>
    </w:p>
    <w:p w14:paraId="5DB905C7" w14:textId="77777777" w:rsidR="00E95F6B" w:rsidRPr="00E139A0" w:rsidRDefault="00E95F6B" w:rsidP="00E95F6B">
      <w:pPr>
        <w:ind w:left="4248" w:firstLine="708"/>
        <w:jc w:val="both"/>
        <w:outlineLvl w:val="0"/>
        <w:rPr>
          <w:sz w:val="22"/>
          <w:szCs w:val="22"/>
        </w:rPr>
      </w:pPr>
      <w:r w:rsidRPr="00E139A0">
        <w:rPr>
          <w:sz w:val="22"/>
          <w:szCs w:val="22"/>
        </w:rPr>
        <w:t>Lisa 13/1</w:t>
      </w:r>
    </w:p>
    <w:p w14:paraId="1E1F9DBA" w14:textId="48D4E990"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lastRenderedPageBreak/>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7A0BCC6" w14:textId="5C29E301" w:rsidR="00E95F6B" w:rsidRPr="00E139A0" w:rsidRDefault="00E95F6B" w:rsidP="00E95F6B">
      <w:pPr>
        <w:spacing w:after="200" w:line="276" w:lineRule="auto"/>
        <w:rPr>
          <w:b/>
          <w:lang w:eastAsia="en-US"/>
        </w:rPr>
      </w:pPr>
    </w:p>
    <w:sectPr w:rsidR="00E95F6B" w:rsidRPr="00E139A0" w:rsidSect="00E95F6B">
      <w:footerReference w:type="default" r:id="rId53"/>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3B5D2" w14:textId="77777777" w:rsidR="00641FD7" w:rsidRDefault="00641FD7" w:rsidP="002061B6">
      <w:r>
        <w:separator/>
      </w:r>
    </w:p>
  </w:endnote>
  <w:endnote w:type="continuationSeparator" w:id="0">
    <w:p w14:paraId="18D991E8" w14:textId="77777777" w:rsidR="00641FD7" w:rsidRDefault="00641FD7" w:rsidP="002061B6">
      <w:r>
        <w:continuationSeparator/>
      </w:r>
    </w:p>
  </w:endnote>
  <w:endnote w:type="continuationNotice" w:id="1">
    <w:p w14:paraId="5C13F411" w14:textId="77777777" w:rsidR="00641FD7" w:rsidRDefault="00641F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Pis"/>
            <w:ind w:left="-115"/>
          </w:pPr>
        </w:p>
      </w:tc>
      <w:tc>
        <w:tcPr>
          <w:tcW w:w="3070" w:type="dxa"/>
        </w:tcPr>
        <w:p w14:paraId="0C27CC47" w14:textId="09C2DDDA" w:rsidR="1818C794" w:rsidRDefault="1818C794" w:rsidP="1818C794">
          <w:pPr>
            <w:pStyle w:val="Pis"/>
            <w:jc w:val="center"/>
          </w:pPr>
        </w:p>
      </w:tc>
      <w:tc>
        <w:tcPr>
          <w:tcW w:w="3070" w:type="dxa"/>
        </w:tcPr>
        <w:p w14:paraId="42851936" w14:textId="5F51759B" w:rsidR="1818C794" w:rsidRDefault="1818C794" w:rsidP="1818C794">
          <w:pPr>
            <w:pStyle w:val="Pis"/>
            <w:ind w:right="-115"/>
            <w:jc w:val="right"/>
          </w:pPr>
        </w:p>
      </w:tc>
    </w:tr>
  </w:tbl>
  <w:p w14:paraId="6D473969" w14:textId="3E0E9DAB" w:rsidR="00553651" w:rsidRDefault="00553651">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Pis"/>
            <w:ind w:left="-115"/>
          </w:pPr>
        </w:p>
      </w:tc>
      <w:tc>
        <w:tcPr>
          <w:tcW w:w="3020" w:type="dxa"/>
        </w:tcPr>
        <w:p w14:paraId="6AF87D7A" w14:textId="2ED00E64" w:rsidR="1818C794" w:rsidRDefault="1818C794" w:rsidP="1818C794">
          <w:pPr>
            <w:pStyle w:val="Pis"/>
            <w:jc w:val="center"/>
          </w:pPr>
        </w:p>
      </w:tc>
      <w:tc>
        <w:tcPr>
          <w:tcW w:w="3020" w:type="dxa"/>
        </w:tcPr>
        <w:p w14:paraId="1F146FC7" w14:textId="7D964660" w:rsidR="1818C794" w:rsidRDefault="1818C794" w:rsidP="1818C794">
          <w:pPr>
            <w:pStyle w:val="Pis"/>
            <w:ind w:right="-115"/>
            <w:jc w:val="right"/>
          </w:pPr>
        </w:p>
      </w:tc>
    </w:tr>
  </w:tbl>
  <w:p w14:paraId="1BBD3949" w14:textId="1FE1058C" w:rsidR="00553651" w:rsidRDefault="00553651">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Pis"/>
            <w:ind w:left="-115"/>
          </w:pPr>
        </w:p>
      </w:tc>
      <w:tc>
        <w:tcPr>
          <w:tcW w:w="4855" w:type="dxa"/>
        </w:tcPr>
        <w:p w14:paraId="70A79D27" w14:textId="7EAAB87E" w:rsidR="1818C794" w:rsidRDefault="1818C794" w:rsidP="1818C794">
          <w:pPr>
            <w:pStyle w:val="Pis"/>
            <w:jc w:val="center"/>
          </w:pPr>
        </w:p>
      </w:tc>
      <w:tc>
        <w:tcPr>
          <w:tcW w:w="4855" w:type="dxa"/>
        </w:tcPr>
        <w:p w14:paraId="7F2853EB" w14:textId="4F804A8A" w:rsidR="1818C794" w:rsidRDefault="1818C794" w:rsidP="1818C794">
          <w:pPr>
            <w:pStyle w:val="Pis"/>
            <w:ind w:right="-115"/>
            <w:jc w:val="right"/>
          </w:pPr>
        </w:p>
      </w:tc>
    </w:tr>
  </w:tbl>
  <w:p w14:paraId="2E7C188F" w14:textId="241BA158" w:rsidR="00553651" w:rsidRDefault="00553651">
    <w:pPr>
      <w:pStyle w:val="Jalu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Pis"/>
            <w:ind w:left="-115"/>
          </w:pPr>
        </w:p>
      </w:tc>
      <w:tc>
        <w:tcPr>
          <w:tcW w:w="3020" w:type="dxa"/>
        </w:tcPr>
        <w:p w14:paraId="1EEAF817" w14:textId="267C7C76" w:rsidR="1818C794" w:rsidRDefault="1818C794" w:rsidP="1818C794">
          <w:pPr>
            <w:pStyle w:val="Pis"/>
            <w:jc w:val="center"/>
          </w:pPr>
        </w:p>
      </w:tc>
      <w:tc>
        <w:tcPr>
          <w:tcW w:w="3020" w:type="dxa"/>
        </w:tcPr>
        <w:p w14:paraId="3AA9419C" w14:textId="34B296BF" w:rsidR="1818C794" w:rsidRDefault="1818C794" w:rsidP="1818C794">
          <w:pPr>
            <w:pStyle w:val="Pis"/>
            <w:ind w:right="-115"/>
            <w:jc w:val="right"/>
          </w:pPr>
        </w:p>
      </w:tc>
    </w:tr>
  </w:tbl>
  <w:p w14:paraId="053D4761" w14:textId="1BD73A3F" w:rsidR="00553651" w:rsidRDefault="00553651">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4568A" w14:textId="77777777" w:rsidR="00641FD7" w:rsidRDefault="00641FD7" w:rsidP="002061B6">
      <w:r>
        <w:separator/>
      </w:r>
    </w:p>
  </w:footnote>
  <w:footnote w:type="continuationSeparator" w:id="0">
    <w:p w14:paraId="141F7D38" w14:textId="77777777" w:rsidR="00641FD7" w:rsidRDefault="00641FD7" w:rsidP="002061B6">
      <w:r>
        <w:continuationSeparator/>
      </w:r>
    </w:p>
  </w:footnote>
  <w:footnote w:type="continuationNotice" w:id="1">
    <w:p w14:paraId="645E31A5" w14:textId="77777777" w:rsidR="00641FD7" w:rsidRDefault="00641F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4D8FA89F" w:rsidR="00103750" w:rsidRPr="00307AA0" w:rsidRDefault="00103750" w:rsidP="002061B6">
    <w:pPr>
      <w:pStyle w:val="Pis"/>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r w:rsidRPr="00307AA0">
      <w:rPr>
        <w:rFonts w:ascii="Arial" w:hAnsi="Arial" w:cs="Arial"/>
        <w:b/>
        <w:sz w:val="18"/>
        <w:szCs w:val="18"/>
      </w:rPr>
      <w:t>ASUTUSESISESEKS KASUTAMISEKS</w:t>
    </w:r>
  </w:p>
  <w:p w14:paraId="6FB53951" w14:textId="77777777" w:rsidR="00103750" w:rsidRPr="002061B6" w:rsidRDefault="00103750">
    <w:pPr>
      <w:pStyle w:val="Pis"/>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3DFB"/>
    <w:rsid w:val="00014C8C"/>
    <w:rsid w:val="0002006E"/>
    <w:rsid w:val="0002012A"/>
    <w:rsid w:val="0002252B"/>
    <w:rsid w:val="000255C5"/>
    <w:rsid w:val="000277AE"/>
    <w:rsid w:val="00033377"/>
    <w:rsid w:val="0003345F"/>
    <w:rsid w:val="000366D5"/>
    <w:rsid w:val="00037D72"/>
    <w:rsid w:val="00040D8E"/>
    <w:rsid w:val="00043BA4"/>
    <w:rsid w:val="00050E57"/>
    <w:rsid w:val="00053673"/>
    <w:rsid w:val="0005383F"/>
    <w:rsid w:val="00054391"/>
    <w:rsid w:val="00055834"/>
    <w:rsid w:val="0005728E"/>
    <w:rsid w:val="00062155"/>
    <w:rsid w:val="00062A91"/>
    <w:rsid w:val="00064585"/>
    <w:rsid w:val="00064E1B"/>
    <w:rsid w:val="00067104"/>
    <w:rsid w:val="00072B05"/>
    <w:rsid w:val="000821D5"/>
    <w:rsid w:val="00086CAB"/>
    <w:rsid w:val="00087116"/>
    <w:rsid w:val="0009115E"/>
    <w:rsid w:val="00091388"/>
    <w:rsid w:val="0009189E"/>
    <w:rsid w:val="00091B5B"/>
    <w:rsid w:val="000921F8"/>
    <w:rsid w:val="00092B02"/>
    <w:rsid w:val="0009397E"/>
    <w:rsid w:val="00094107"/>
    <w:rsid w:val="000A4A6C"/>
    <w:rsid w:val="000A4EFB"/>
    <w:rsid w:val="000B2B8D"/>
    <w:rsid w:val="000B4271"/>
    <w:rsid w:val="000B480D"/>
    <w:rsid w:val="000B78FC"/>
    <w:rsid w:val="000C1639"/>
    <w:rsid w:val="000C1C6E"/>
    <w:rsid w:val="000C33B3"/>
    <w:rsid w:val="000D42CE"/>
    <w:rsid w:val="000D5748"/>
    <w:rsid w:val="000D65AE"/>
    <w:rsid w:val="000E2097"/>
    <w:rsid w:val="000E72D6"/>
    <w:rsid w:val="000F17EA"/>
    <w:rsid w:val="000F6038"/>
    <w:rsid w:val="00102E46"/>
    <w:rsid w:val="00103750"/>
    <w:rsid w:val="00104724"/>
    <w:rsid w:val="00106A17"/>
    <w:rsid w:val="0011442F"/>
    <w:rsid w:val="0012047E"/>
    <w:rsid w:val="00121F5E"/>
    <w:rsid w:val="001312D5"/>
    <w:rsid w:val="00135D1D"/>
    <w:rsid w:val="0013605A"/>
    <w:rsid w:val="00136097"/>
    <w:rsid w:val="00136575"/>
    <w:rsid w:val="00141061"/>
    <w:rsid w:val="00141141"/>
    <w:rsid w:val="00145AB2"/>
    <w:rsid w:val="00151845"/>
    <w:rsid w:val="00156EC1"/>
    <w:rsid w:val="00157D8F"/>
    <w:rsid w:val="00161880"/>
    <w:rsid w:val="001646A0"/>
    <w:rsid w:val="00164EAF"/>
    <w:rsid w:val="00171EF9"/>
    <w:rsid w:val="00186205"/>
    <w:rsid w:val="00190EA9"/>
    <w:rsid w:val="0019209C"/>
    <w:rsid w:val="00193524"/>
    <w:rsid w:val="0019443F"/>
    <w:rsid w:val="001A0D6E"/>
    <w:rsid w:val="001A1F4E"/>
    <w:rsid w:val="001A6283"/>
    <w:rsid w:val="001A6A88"/>
    <w:rsid w:val="001A7B53"/>
    <w:rsid w:val="001A7E8D"/>
    <w:rsid w:val="001B27FD"/>
    <w:rsid w:val="001B309E"/>
    <w:rsid w:val="001B4304"/>
    <w:rsid w:val="001B5B80"/>
    <w:rsid w:val="001B6551"/>
    <w:rsid w:val="001C318D"/>
    <w:rsid w:val="001C44E7"/>
    <w:rsid w:val="001C7E8A"/>
    <w:rsid w:val="001D044F"/>
    <w:rsid w:val="001D2D80"/>
    <w:rsid w:val="001E0F1B"/>
    <w:rsid w:val="001E1009"/>
    <w:rsid w:val="001E275D"/>
    <w:rsid w:val="001F1017"/>
    <w:rsid w:val="001F228F"/>
    <w:rsid w:val="001F58BA"/>
    <w:rsid w:val="00200213"/>
    <w:rsid w:val="002061B6"/>
    <w:rsid w:val="00206F9F"/>
    <w:rsid w:val="00207102"/>
    <w:rsid w:val="002166FC"/>
    <w:rsid w:val="00222234"/>
    <w:rsid w:val="002234BF"/>
    <w:rsid w:val="00225088"/>
    <w:rsid w:val="00225B18"/>
    <w:rsid w:val="002271C4"/>
    <w:rsid w:val="00230C16"/>
    <w:rsid w:val="00233A17"/>
    <w:rsid w:val="00233CD3"/>
    <w:rsid w:val="00234FCB"/>
    <w:rsid w:val="00236164"/>
    <w:rsid w:val="002372E6"/>
    <w:rsid w:val="00241691"/>
    <w:rsid w:val="0024254B"/>
    <w:rsid w:val="00242900"/>
    <w:rsid w:val="00243F04"/>
    <w:rsid w:val="002527F2"/>
    <w:rsid w:val="0025496C"/>
    <w:rsid w:val="00254C45"/>
    <w:rsid w:val="002576D1"/>
    <w:rsid w:val="00257745"/>
    <w:rsid w:val="00260CFB"/>
    <w:rsid w:val="00261ED6"/>
    <w:rsid w:val="002653CD"/>
    <w:rsid w:val="00270D9D"/>
    <w:rsid w:val="00284669"/>
    <w:rsid w:val="002861FD"/>
    <w:rsid w:val="00287EFC"/>
    <w:rsid w:val="00291E02"/>
    <w:rsid w:val="002A1C03"/>
    <w:rsid w:val="002A2145"/>
    <w:rsid w:val="002A2489"/>
    <w:rsid w:val="002B2541"/>
    <w:rsid w:val="002B3ABA"/>
    <w:rsid w:val="002B5FFB"/>
    <w:rsid w:val="002C23BB"/>
    <w:rsid w:val="002C36D5"/>
    <w:rsid w:val="002D04F0"/>
    <w:rsid w:val="002D2C47"/>
    <w:rsid w:val="002D4299"/>
    <w:rsid w:val="002E023B"/>
    <w:rsid w:val="002E06C8"/>
    <w:rsid w:val="002E0BAF"/>
    <w:rsid w:val="002E44A3"/>
    <w:rsid w:val="002E5CFA"/>
    <w:rsid w:val="002F2B54"/>
    <w:rsid w:val="002F4010"/>
    <w:rsid w:val="002F6217"/>
    <w:rsid w:val="002F7C0B"/>
    <w:rsid w:val="003017D2"/>
    <w:rsid w:val="003021CF"/>
    <w:rsid w:val="003065C3"/>
    <w:rsid w:val="00307AA0"/>
    <w:rsid w:val="00323D72"/>
    <w:rsid w:val="003257F0"/>
    <w:rsid w:val="00330699"/>
    <w:rsid w:val="003329AF"/>
    <w:rsid w:val="00332BA2"/>
    <w:rsid w:val="003335A1"/>
    <w:rsid w:val="003344E7"/>
    <w:rsid w:val="00336447"/>
    <w:rsid w:val="00336690"/>
    <w:rsid w:val="00356435"/>
    <w:rsid w:val="0036048B"/>
    <w:rsid w:val="003620DD"/>
    <w:rsid w:val="00363419"/>
    <w:rsid w:val="00365B01"/>
    <w:rsid w:val="0036651B"/>
    <w:rsid w:val="0037243C"/>
    <w:rsid w:val="00372909"/>
    <w:rsid w:val="003802F4"/>
    <w:rsid w:val="00381203"/>
    <w:rsid w:val="00382F5A"/>
    <w:rsid w:val="00385D75"/>
    <w:rsid w:val="00392B0B"/>
    <w:rsid w:val="00392BA9"/>
    <w:rsid w:val="00393AD0"/>
    <w:rsid w:val="003948E0"/>
    <w:rsid w:val="003B377F"/>
    <w:rsid w:val="003C5E75"/>
    <w:rsid w:val="003C7128"/>
    <w:rsid w:val="003D28ED"/>
    <w:rsid w:val="003D6CAA"/>
    <w:rsid w:val="003D6F94"/>
    <w:rsid w:val="003E6049"/>
    <w:rsid w:val="003E7199"/>
    <w:rsid w:val="003F58E4"/>
    <w:rsid w:val="003F6974"/>
    <w:rsid w:val="004058E0"/>
    <w:rsid w:val="004060AA"/>
    <w:rsid w:val="0040624E"/>
    <w:rsid w:val="00407B91"/>
    <w:rsid w:val="00410CB4"/>
    <w:rsid w:val="0041185D"/>
    <w:rsid w:val="00413591"/>
    <w:rsid w:val="004143D4"/>
    <w:rsid w:val="0041675D"/>
    <w:rsid w:val="004213CF"/>
    <w:rsid w:val="00421A16"/>
    <w:rsid w:val="00422D6C"/>
    <w:rsid w:val="00424853"/>
    <w:rsid w:val="004330AB"/>
    <w:rsid w:val="0043477E"/>
    <w:rsid w:val="0043488D"/>
    <w:rsid w:val="00435B22"/>
    <w:rsid w:val="00437010"/>
    <w:rsid w:val="00441E65"/>
    <w:rsid w:val="004450A4"/>
    <w:rsid w:val="00446AA3"/>
    <w:rsid w:val="0045103C"/>
    <w:rsid w:val="0045186C"/>
    <w:rsid w:val="0045256A"/>
    <w:rsid w:val="00453B3B"/>
    <w:rsid w:val="00454366"/>
    <w:rsid w:val="00454FAF"/>
    <w:rsid w:val="00457159"/>
    <w:rsid w:val="00460B83"/>
    <w:rsid w:val="0046283B"/>
    <w:rsid w:val="00462DDA"/>
    <w:rsid w:val="00463382"/>
    <w:rsid w:val="00471575"/>
    <w:rsid w:val="00475319"/>
    <w:rsid w:val="00481D3C"/>
    <w:rsid w:val="00482792"/>
    <w:rsid w:val="00492369"/>
    <w:rsid w:val="004956C8"/>
    <w:rsid w:val="004A1FC0"/>
    <w:rsid w:val="004A2309"/>
    <w:rsid w:val="004A342F"/>
    <w:rsid w:val="004A3748"/>
    <w:rsid w:val="004A3F92"/>
    <w:rsid w:val="004A48F8"/>
    <w:rsid w:val="004B0520"/>
    <w:rsid w:val="004B3DB1"/>
    <w:rsid w:val="004B41F3"/>
    <w:rsid w:val="004B6771"/>
    <w:rsid w:val="004C056A"/>
    <w:rsid w:val="004C7D9E"/>
    <w:rsid w:val="004D1A82"/>
    <w:rsid w:val="004D22D4"/>
    <w:rsid w:val="004D2A47"/>
    <w:rsid w:val="004D3C3C"/>
    <w:rsid w:val="004D3EC6"/>
    <w:rsid w:val="004D6E5D"/>
    <w:rsid w:val="004E2A77"/>
    <w:rsid w:val="004E7903"/>
    <w:rsid w:val="004F09B7"/>
    <w:rsid w:val="004F2EED"/>
    <w:rsid w:val="004F3727"/>
    <w:rsid w:val="004F6FF9"/>
    <w:rsid w:val="0050305C"/>
    <w:rsid w:val="00503C7F"/>
    <w:rsid w:val="005051F5"/>
    <w:rsid w:val="00505755"/>
    <w:rsid w:val="00511BC6"/>
    <w:rsid w:val="00512B60"/>
    <w:rsid w:val="00513427"/>
    <w:rsid w:val="00516745"/>
    <w:rsid w:val="00524C27"/>
    <w:rsid w:val="00525FEE"/>
    <w:rsid w:val="00526B3D"/>
    <w:rsid w:val="00530BF4"/>
    <w:rsid w:val="00535B2E"/>
    <w:rsid w:val="00537653"/>
    <w:rsid w:val="00553651"/>
    <w:rsid w:val="005553C7"/>
    <w:rsid w:val="005576D8"/>
    <w:rsid w:val="00561243"/>
    <w:rsid w:val="005630AB"/>
    <w:rsid w:val="00572102"/>
    <w:rsid w:val="005744DA"/>
    <w:rsid w:val="00576B1C"/>
    <w:rsid w:val="00583615"/>
    <w:rsid w:val="00584593"/>
    <w:rsid w:val="00586586"/>
    <w:rsid w:val="00587E2F"/>
    <w:rsid w:val="00591519"/>
    <w:rsid w:val="00593A38"/>
    <w:rsid w:val="005A2E1F"/>
    <w:rsid w:val="005A3965"/>
    <w:rsid w:val="005A3985"/>
    <w:rsid w:val="005A7BFE"/>
    <w:rsid w:val="005B1B9D"/>
    <w:rsid w:val="005B4DFD"/>
    <w:rsid w:val="005B70C2"/>
    <w:rsid w:val="005B7460"/>
    <w:rsid w:val="005C19D3"/>
    <w:rsid w:val="005C5966"/>
    <w:rsid w:val="005D0FE5"/>
    <w:rsid w:val="005D2CCC"/>
    <w:rsid w:val="005D777F"/>
    <w:rsid w:val="005E25A3"/>
    <w:rsid w:val="005E2AED"/>
    <w:rsid w:val="005E7C30"/>
    <w:rsid w:val="005F72A3"/>
    <w:rsid w:val="005F7DEB"/>
    <w:rsid w:val="005F7FEB"/>
    <w:rsid w:val="00602678"/>
    <w:rsid w:val="00602736"/>
    <w:rsid w:val="00607F5D"/>
    <w:rsid w:val="00611CDE"/>
    <w:rsid w:val="0061535A"/>
    <w:rsid w:val="00620885"/>
    <w:rsid w:val="00626D0B"/>
    <w:rsid w:val="00626E5E"/>
    <w:rsid w:val="006336E1"/>
    <w:rsid w:val="0063726B"/>
    <w:rsid w:val="00641FD7"/>
    <w:rsid w:val="00642DC1"/>
    <w:rsid w:val="006446B6"/>
    <w:rsid w:val="00646754"/>
    <w:rsid w:val="0064750E"/>
    <w:rsid w:val="00650D50"/>
    <w:rsid w:val="00651DAA"/>
    <w:rsid w:val="00652B1D"/>
    <w:rsid w:val="00655E9C"/>
    <w:rsid w:val="00657DC2"/>
    <w:rsid w:val="006669C2"/>
    <w:rsid w:val="00675543"/>
    <w:rsid w:val="0067770F"/>
    <w:rsid w:val="00677C71"/>
    <w:rsid w:val="00680DD1"/>
    <w:rsid w:val="00684184"/>
    <w:rsid w:val="006842D9"/>
    <w:rsid w:val="0069086F"/>
    <w:rsid w:val="00692402"/>
    <w:rsid w:val="006A2F14"/>
    <w:rsid w:val="006A5961"/>
    <w:rsid w:val="006A72C5"/>
    <w:rsid w:val="006A781F"/>
    <w:rsid w:val="006B381E"/>
    <w:rsid w:val="006B3DD6"/>
    <w:rsid w:val="006B411E"/>
    <w:rsid w:val="006B6751"/>
    <w:rsid w:val="006C434E"/>
    <w:rsid w:val="006C795D"/>
    <w:rsid w:val="006D0C15"/>
    <w:rsid w:val="006D2E45"/>
    <w:rsid w:val="006D446A"/>
    <w:rsid w:val="006D5419"/>
    <w:rsid w:val="006D7BBF"/>
    <w:rsid w:val="006E114D"/>
    <w:rsid w:val="006E1C29"/>
    <w:rsid w:val="006E7083"/>
    <w:rsid w:val="006F14F7"/>
    <w:rsid w:val="006F3277"/>
    <w:rsid w:val="006F3818"/>
    <w:rsid w:val="0070107C"/>
    <w:rsid w:val="007036CC"/>
    <w:rsid w:val="00705692"/>
    <w:rsid w:val="00711384"/>
    <w:rsid w:val="00721683"/>
    <w:rsid w:val="00723876"/>
    <w:rsid w:val="00724259"/>
    <w:rsid w:val="007243AD"/>
    <w:rsid w:val="00731BB2"/>
    <w:rsid w:val="00735C7B"/>
    <w:rsid w:val="00737649"/>
    <w:rsid w:val="00740872"/>
    <w:rsid w:val="00742542"/>
    <w:rsid w:val="00743C0D"/>
    <w:rsid w:val="007446D6"/>
    <w:rsid w:val="00745B43"/>
    <w:rsid w:val="007473C7"/>
    <w:rsid w:val="00747727"/>
    <w:rsid w:val="00747A90"/>
    <w:rsid w:val="00753E4D"/>
    <w:rsid w:val="007578B7"/>
    <w:rsid w:val="007633AC"/>
    <w:rsid w:val="00763699"/>
    <w:rsid w:val="00765158"/>
    <w:rsid w:val="00767292"/>
    <w:rsid w:val="00767B9B"/>
    <w:rsid w:val="007716FE"/>
    <w:rsid w:val="00775A52"/>
    <w:rsid w:val="00775E90"/>
    <w:rsid w:val="00776B18"/>
    <w:rsid w:val="00776FAE"/>
    <w:rsid w:val="0078275D"/>
    <w:rsid w:val="00782AED"/>
    <w:rsid w:val="0078771B"/>
    <w:rsid w:val="00787720"/>
    <w:rsid w:val="0079379C"/>
    <w:rsid w:val="00795CC8"/>
    <w:rsid w:val="007963A1"/>
    <w:rsid w:val="007A1008"/>
    <w:rsid w:val="007A50D9"/>
    <w:rsid w:val="007B421D"/>
    <w:rsid w:val="007B50BE"/>
    <w:rsid w:val="007B72A8"/>
    <w:rsid w:val="007C3896"/>
    <w:rsid w:val="007C68DE"/>
    <w:rsid w:val="007D15B5"/>
    <w:rsid w:val="007D237A"/>
    <w:rsid w:val="007D3511"/>
    <w:rsid w:val="007D3B5A"/>
    <w:rsid w:val="007D43D4"/>
    <w:rsid w:val="007D6E78"/>
    <w:rsid w:val="007E2951"/>
    <w:rsid w:val="007E69E2"/>
    <w:rsid w:val="007F200C"/>
    <w:rsid w:val="007F6DF3"/>
    <w:rsid w:val="007F766E"/>
    <w:rsid w:val="00800967"/>
    <w:rsid w:val="00800A1F"/>
    <w:rsid w:val="00801756"/>
    <w:rsid w:val="00801DF3"/>
    <w:rsid w:val="00803324"/>
    <w:rsid w:val="008044F3"/>
    <w:rsid w:val="008048C0"/>
    <w:rsid w:val="00805EF7"/>
    <w:rsid w:val="00811509"/>
    <w:rsid w:val="00821328"/>
    <w:rsid w:val="008229B5"/>
    <w:rsid w:val="00824FAA"/>
    <w:rsid w:val="00833616"/>
    <w:rsid w:val="0084660E"/>
    <w:rsid w:val="00847503"/>
    <w:rsid w:val="0085567D"/>
    <w:rsid w:val="008561AF"/>
    <w:rsid w:val="00856378"/>
    <w:rsid w:val="00856D24"/>
    <w:rsid w:val="00861F39"/>
    <w:rsid w:val="00863AE2"/>
    <w:rsid w:val="00863B00"/>
    <w:rsid w:val="008645C5"/>
    <w:rsid w:val="0086527B"/>
    <w:rsid w:val="0086574D"/>
    <w:rsid w:val="00867515"/>
    <w:rsid w:val="008765F1"/>
    <w:rsid w:val="00880FCC"/>
    <w:rsid w:val="00881F7B"/>
    <w:rsid w:val="00883BC3"/>
    <w:rsid w:val="0088440A"/>
    <w:rsid w:val="00892E21"/>
    <w:rsid w:val="008972BF"/>
    <w:rsid w:val="008A3799"/>
    <w:rsid w:val="008A47CF"/>
    <w:rsid w:val="008A54E9"/>
    <w:rsid w:val="008A573F"/>
    <w:rsid w:val="008B304C"/>
    <w:rsid w:val="008B7CCA"/>
    <w:rsid w:val="008C628E"/>
    <w:rsid w:val="008C6899"/>
    <w:rsid w:val="008D28A3"/>
    <w:rsid w:val="008E3C17"/>
    <w:rsid w:val="008E4A44"/>
    <w:rsid w:val="008E694E"/>
    <w:rsid w:val="008F030C"/>
    <w:rsid w:val="008F14A0"/>
    <w:rsid w:val="008F58B4"/>
    <w:rsid w:val="008F5B4F"/>
    <w:rsid w:val="008F64AE"/>
    <w:rsid w:val="009047CA"/>
    <w:rsid w:val="00907869"/>
    <w:rsid w:val="009113CC"/>
    <w:rsid w:val="009211C9"/>
    <w:rsid w:val="00922F5B"/>
    <w:rsid w:val="00923488"/>
    <w:rsid w:val="00927EAA"/>
    <w:rsid w:val="00931DEE"/>
    <w:rsid w:val="00942646"/>
    <w:rsid w:val="00950145"/>
    <w:rsid w:val="00952223"/>
    <w:rsid w:val="00952657"/>
    <w:rsid w:val="00953BCB"/>
    <w:rsid w:val="00956DC7"/>
    <w:rsid w:val="00962EA1"/>
    <w:rsid w:val="009652F8"/>
    <w:rsid w:val="00966D50"/>
    <w:rsid w:val="0097368C"/>
    <w:rsid w:val="009748CC"/>
    <w:rsid w:val="0097606C"/>
    <w:rsid w:val="00976B06"/>
    <w:rsid w:val="00976E89"/>
    <w:rsid w:val="009837E2"/>
    <w:rsid w:val="00983C1B"/>
    <w:rsid w:val="00994E94"/>
    <w:rsid w:val="009961ED"/>
    <w:rsid w:val="009963FC"/>
    <w:rsid w:val="009A0304"/>
    <w:rsid w:val="009A1A2D"/>
    <w:rsid w:val="009A2962"/>
    <w:rsid w:val="009A7A20"/>
    <w:rsid w:val="009B0464"/>
    <w:rsid w:val="009C4B33"/>
    <w:rsid w:val="009C5679"/>
    <w:rsid w:val="009C739A"/>
    <w:rsid w:val="009D1474"/>
    <w:rsid w:val="009E306F"/>
    <w:rsid w:val="009E41B9"/>
    <w:rsid w:val="009E4D97"/>
    <w:rsid w:val="009E6E96"/>
    <w:rsid w:val="009F1629"/>
    <w:rsid w:val="009F55C4"/>
    <w:rsid w:val="009F5EAF"/>
    <w:rsid w:val="009F70FF"/>
    <w:rsid w:val="00A015BE"/>
    <w:rsid w:val="00A01D5A"/>
    <w:rsid w:val="00A070AF"/>
    <w:rsid w:val="00A1428D"/>
    <w:rsid w:val="00A15071"/>
    <w:rsid w:val="00A20AE1"/>
    <w:rsid w:val="00A213C8"/>
    <w:rsid w:val="00A21D2C"/>
    <w:rsid w:val="00A22996"/>
    <w:rsid w:val="00A24389"/>
    <w:rsid w:val="00A3197A"/>
    <w:rsid w:val="00A3481C"/>
    <w:rsid w:val="00A37CF5"/>
    <w:rsid w:val="00A42B98"/>
    <w:rsid w:val="00A435A0"/>
    <w:rsid w:val="00A5298C"/>
    <w:rsid w:val="00A52E46"/>
    <w:rsid w:val="00A53EA3"/>
    <w:rsid w:val="00A54506"/>
    <w:rsid w:val="00A549A6"/>
    <w:rsid w:val="00A6458F"/>
    <w:rsid w:val="00A652C3"/>
    <w:rsid w:val="00A72E88"/>
    <w:rsid w:val="00A73D7F"/>
    <w:rsid w:val="00A754CF"/>
    <w:rsid w:val="00A8118C"/>
    <w:rsid w:val="00A821AD"/>
    <w:rsid w:val="00A86F80"/>
    <w:rsid w:val="00A87010"/>
    <w:rsid w:val="00A87E58"/>
    <w:rsid w:val="00A934D7"/>
    <w:rsid w:val="00A9775F"/>
    <w:rsid w:val="00AA1260"/>
    <w:rsid w:val="00AA67FD"/>
    <w:rsid w:val="00AB35DF"/>
    <w:rsid w:val="00AB57FB"/>
    <w:rsid w:val="00AB5F30"/>
    <w:rsid w:val="00AB7E4D"/>
    <w:rsid w:val="00AB7F5F"/>
    <w:rsid w:val="00AB7FFD"/>
    <w:rsid w:val="00AC084F"/>
    <w:rsid w:val="00AC2485"/>
    <w:rsid w:val="00AC2E08"/>
    <w:rsid w:val="00AD1598"/>
    <w:rsid w:val="00AD24CB"/>
    <w:rsid w:val="00AD24D2"/>
    <w:rsid w:val="00AD283A"/>
    <w:rsid w:val="00AD5B3F"/>
    <w:rsid w:val="00AD7F37"/>
    <w:rsid w:val="00AE2423"/>
    <w:rsid w:val="00AE394E"/>
    <w:rsid w:val="00AE39D3"/>
    <w:rsid w:val="00AE5643"/>
    <w:rsid w:val="00AF28C8"/>
    <w:rsid w:val="00AF5F03"/>
    <w:rsid w:val="00B0016C"/>
    <w:rsid w:val="00B00219"/>
    <w:rsid w:val="00B00A22"/>
    <w:rsid w:val="00B01BD6"/>
    <w:rsid w:val="00B0533C"/>
    <w:rsid w:val="00B16C4F"/>
    <w:rsid w:val="00B206B1"/>
    <w:rsid w:val="00B24DC4"/>
    <w:rsid w:val="00B26160"/>
    <w:rsid w:val="00B26807"/>
    <w:rsid w:val="00B30104"/>
    <w:rsid w:val="00B30A4E"/>
    <w:rsid w:val="00B30FAE"/>
    <w:rsid w:val="00B350D7"/>
    <w:rsid w:val="00B3639B"/>
    <w:rsid w:val="00B4284C"/>
    <w:rsid w:val="00B45479"/>
    <w:rsid w:val="00B47884"/>
    <w:rsid w:val="00B55092"/>
    <w:rsid w:val="00B627FE"/>
    <w:rsid w:val="00B62F68"/>
    <w:rsid w:val="00B67083"/>
    <w:rsid w:val="00B7032B"/>
    <w:rsid w:val="00B72881"/>
    <w:rsid w:val="00B76D86"/>
    <w:rsid w:val="00B81622"/>
    <w:rsid w:val="00B878B1"/>
    <w:rsid w:val="00B90F5E"/>
    <w:rsid w:val="00B94F51"/>
    <w:rsid w:val="00BA1415"/>
    <w:rsid w:val="00BA1AD0"/>
    <w:rsid w:val="00BA2B44"/>
    <w:rsid w:val="00BA4A10"/>
    <w:rsid w:val="00BA5221"/>
    <w:rsid w:val="00BB2824"/>
    <w:rsid w:val="00BB61C4"/>
    <w:rsid w:val="00BC4131"/>
    <w:rsid w:val="00BC46F5"/>
    <w:rsid w:val="00BD2C98"/>
    <w:rsid w:val="00BD53CE"/>
    <w:rsid w:val="00BE100D"/>
    <w:rsid w:val="00BE5C22"/>
    <w:rsid w:val="00BF2543"/>
    <w:rsid w:val="00BF3D00"/>
    <w:rsid w:val="00BF429F"/>
    <w:rsid w:val="00BF67DA"/>
    <w:rsid w:val="00C041C5"/>
    <w:rsid w:val="00C072D4"/>
    <w:rsid w:val="00C12F52"/>
    <w:rsid w:val="00C14AB4"/>
    <w:rsid w:val="00C212CB"/>
    <w:rsid w:val="00C33A12"/>
    <w:rsid w:val="00C40C08"/>
    <w:rsid w:val="00C41644"/>
    <w:rsid w:val="00C41842"/>
    <w:rsid w:val="00C47522"/>
    <w:rsid w:val="00C47FB8"/>
    <w:rsid w:val="00C50DDE"/>
    <w:rsid w:val="00C547F2"/>
    <w:rsid w:val="00C550A2"/>
    <w:rsid w:val="00C602F4"/>
    <w:rsid w:val="00C611D7"/>
    <w:rsid w:val="00C61DA0"/>
    <w:rsid w:val="00C62933"/>
    <w:rsid w:val="00C6336D"/>
    <w:rsid w:val="00C6447C"/>
    <w:rsid w:val="00C67878"/>
    <w:rsid w:val="00C75CA1"/>
    <w:rsid w:val="00C77803"/>
    <w:rsid w:val="00C77FAE"/>
    <w:rsid w:val="00C82B93"/>
    <w:rsid w:val="00C836A6"/>
    <w:rsid w:val="00C873DA"/>
    <w:rsid w:val="00C92026"/>
    <w:rsid w:val="00C928E2"/>
    <w:rsid w:val="00CA4D09"/>
    <w:rsid w:val="00CB3CFC"/>
    <w:rsid w:val="00CB5379"/>
    <w:rsid w:val="00CC22BD"/>
    <w:rsid w:val="00CC2C9B"/>
    <w:rsid w:val="00CC4D6C"/>
    <w:rsid w:val="00CC76BD"/>
    <w:rsid w:val="00CC789B"/>
    <w:rsid w:val="00CC79C2"/>
    <w:rsid w:val="00CE0260"/>
    <w:rsid w:val="00CE06B9"/>
    <w:rsid w:val="00CE206A"/>
    <w:rsid w:val="00CE5611"/>
    <w:rsid w:val="00CE5D61"/>
    <w:rsid w:val="00CE5E80"/>
    <w:rsid w:val="00CE6D08"/>
    <w:rsid w:val="00CF0A73"/>
    <w:rsid w:val="00CF768B"/>
    <w:rsid w:val="00D000C4"/>
    <w:rsid w:val="00D064CD"/>
    <w:rsid w:val="00D10743"/>
    <w:rsid w:val="00D132FF"/>
    <w:rsid w:val="00D1415E"/>
    <w:rsid w:val="00D14260"/>
    <w:rsid w:val="00D20908"/>
    <w:rsid w:val="00D32AB5"/>
    <w:rsid w:val="00D33BF4"/>
    <w:rsid w:val="00D37403"/>
    <w:rsid w:val="00D42AD7"/>
    <w:rsid w:val="00D45836"/>
    <w:rsid w:val="00D5163F"/>
    <w:rsid w:val="00D569E9"/>
    <w:rsid w:val="00D61ED3"/>
    <w:rsid w:val="00D62302"/>
    <w:rsid w:val="00D63A1A"/>
    <w:rsid w:val="00D66A82"/>
    <w:rsid w:val="00D66B52"/>
    <w:rsid w:val="00D8159B"/>
    <w:rsid w:val="00D83022"/>
    <w:rsid w:val="00D862C9"/>
    <w:rsid w:val="00D92E86"/>
    <w:rsid w:val="00D975E5"/>
    <w:rsid w:val="00D97624"/>
    <w:rsid w:val="00DA36CF"/>
    <w:rsid w:val="00DA382E"/>
    <w:rsid w:val="00DA5C95"/>
    <w:rsid w:val="00DA5E8F"/>
    <w:rsid w:val="00DB2EBF"/>
    <w:rsid w:val="00DB4190"/>
    <w:rsid w:val="00DB6E91"/>
    <w:rsid w:val="00DC2F16"/>
    <w:rsid w:val="00DC52A0"/>
    <w:rsid w:val="00DC6910"/>
    <w:rsid w:val="00DD21F7"/>
    <w:rsid w:val="00DD5536"/>
    <w:rsid w:val="00DD5BFA"/>
    <w:rsid w:val="00DD76A7"/>
    <w:rsid w:val="00DE0D46"/>
    <w:rsid w:val="00DE10B3"/>
    <w:rsid w:val="00DE11E1"/>
    <w:rsid w:val="00DE5406"/>
    <w:rsid w:val="00DF2415"/>
    <w:rsid w:val="00DF2C8D"/>
    <w:rsid w:val="00DF33DE"/>
    <w:rsid w:val="00DF3CAF"/>
    <w:rsid w:val="00DF5052"/>
    <w:rsid w:val="00DF6BD3"/>
    <w:rsid w:val="00E003F5"/>
    <w:rsid w:val="00E12027"/>
    <w:rsid w:val="00E17D3C"/>
    <w:rsid w:val="00E24141"/>
    <w:rsid w:val="00E3151D"/>
    <w:rsid w:val="00E351AD"/>
    <w:rsid w:val="00E43AFA"/>
    <w:rsid w:val="00E4493D"/>
    <w:rsid w:val="00E449E8"/>
    <w:rsid w:val="00E4667F"/>
    <w:rsid w:val="00E46C29"/>
    <w:rsid w:val="00E50A7A"/>
    <w:rsid w:val="00E51BEB"/>
    <w:rsid w:val="00E53946"/>
    <w:rsid w:val="00E54576"/>
    <w:rsid w:val="00E56DEA"/>
    <w:rsid w:val="00E64A4F"/>
    <w:rsid w:val="00E6614E"/>
    <w:rsid w:val="00E70181"/>
    <w:rsid w:val="00E703C9"/>
    <w:rsid w:val="00E718F8"/>
    <w:rsid w:val="00E7205E"/>
    <w:rsid w:val="00E75A80"/>
    <w:rsid w:val="00E828F6"/>
    <w:rsid w:val="00E82F74"/>
    <w:rsid w:val="00E855B9"/>
    <w:rsid w:val="00E855C7"/>
    <w:rsid w:val="00E91679"/>
    <w:rsid w:val="00E95F6B"/>
    <w:rsid w:val="00EA1909"/>
    <w:rsid w:val="00EA4949"/>
    <w:rsid w:val="00EA7950"/>
    <w:rsid w:val="00EB1B79"/>
    <w:rsid w:val="00EB3EBE"/>
    <w:rsid w:val="00EC1E76"/>
    <w:rsid w:val="00EC30D1"/>
    <w:rsid w:val="00EC38B0"/>
    <w:rsid w:val="00EC394F"/>
    <w:rsid w:val="00EC526A"/>
    <w:rsid w:val="00EC5C3C"/>
    <w:rsid w:val="00EC70C0"/>
    <w:rsid w:val="00EC7778"/>
    <w:rsid w:val="00ED0EF9"/>
    <w:rsid w:val="00ED1D05"/>
    <w:rsid w:val="00ED737C"/>
    <w:rsid w:val="00EE2194"/>
    <w:rsid w:val="00EF093D"/>
    <w:rsid w:val="00EF43B3"/>
    <w:rsid w:val="00EF5051"/>
    <w:rsid w:val="00EF6C7B"/>
    <w:rsid w:val="00F0011E"/>
    <w:rsid w:val="00F0040A"/>
    <w:rsid w:val="00F01C85"/>
    <w:rsid w:val="00F03CE3"/>
    <w:rsid w:val="00F06F18"/>
    <w:rsid w:val="00F07C00"/>
    <w:rsid w:val="00F161A4"/>
    <w:rsid w:val="00F2092A"/>
    <w:rsid w:val="00F23B34"/>
    <w:rsid w:val="00F23DEC"/>
    <w:rsid w:val="00F253AE"/>
    <w:rsid w:val="00F331B8"/>
    <w:rsid w:val="00F33C98"/>
    <w:rsid w:val="00F34471"/>
    <w:rsid w:val="00F3528A"/>
    <w:rsid w:val="00F3662E"/>
    <w:rsid w:val="00F45342"/>
    <w:rsid w:val="00F51A63"/>
    <w:rsid w:val="00F62FD8"/>
    <w:rsid w:val="00F667E5"/>
    <w:rsid w:val="00F7145D"/>
    <w:rsid w:val="00F7170C"/>
    <w:rsid w:val="00F7272C"/>
    <w:rsid w:val="00F72CD1"/>
    <w:rsid w:val="00F7552D"/>
    <w:rsid w:val="00F83F01"/>
    <w:rsid w:val="00F9073A"/>
    <w:rsid w:val="00FA5756"/>
    <w:rsid w:val="00FA615E"/>
    <w:rsid w:val="00FA7FD0"/>
    <w:rsid w:val="00FB3C0F"/>
    <w:rsid w:val="00FC1BFA"/>
    <w:rsid w:val="00FC5D47"/>
    <w:rsid w:val="00FC6B44"/>
    <w:rsid w:val="00FC77D2"/>
    <w:rsid w:val="00FC796A"/>
    <w:rsid w:val="00FD0DF7"/>
    <w:rsid w:val="00FD1D1D"/>
    <w:rsid w:val="00FD1D63"/>
    <w:rsid w:val="00FE09D4"/>
    <w:rsid w:val="00FE14FE"/>
    <w:rsid w:val="00FE1D59"/>
    <w:rsid w:val="00FE36D7"/>
    <w:rsid w:val="00FE55F3"/>
    <w:rsid w:val="00FF478C"/>
    <w:rsid w:val="00FF555A"/>
    <w:rsid w:val="00FF7082"/>
    <w:rsid w:val="086D897B"/>
    <w:rsid w:val="09C17DD3"/>
    <w:rsid w:val="11E55A21"/>
    <w:rsid w:val="1818C794"/>
    <w:rsid w:val="1F2C93F1"/>
    <w:rsid w:val="25854F98"/>
    <w:rsid w:val="2850AD3C"/>
    <w:rsid w:val="32EEA596"/>
    <w:rsid w:val="35F23985"/>
    <w:rsid w:val="3EA7DAA4"/>
    <w:rsid w:val="4365BA00"/>
    <w:rsid w:val="44668B43"/>
    <w:rsid w:val="48C94023"/>
    <w:rsid w:val="5BFB4D6A"/>
    <w:rsid w:val="5CC3914F"/>
    <w:rsid w:val="61D4C4C6"/>
    <w:rsid w:val="6EDA99D6"/>
    <w:rsid w:val="7060DEFC"/>
    <w:rsid w:val="73147823"/>
    <w:rsid w:val="76C22B3F"/>
    <w:rsid w:val="77522962"/>
    <w:rsid w:val="7CEFB559"/>
    <w:rsid w:val="7D5EB5AD"/>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6FC09966-11B1-4828-B747-D7A20F0BE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B47884"/>
    <w:rPr>
      <w:color w:val="605E5C"/>
      <w:shd w:val="clear" w:color="auto" w:fill="E1DFDD"/>
    </w:rPr>
  </w:style>
  <w:style w:type="table" w:customStyle="1" w:styleId="TableGrid1">
    <w:name w:val="Table Grid1"/>
    <w:basedOn w:val="Normaaltabel"/>
    <w:next w:val="Kontuurtabel"/>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390734801">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939919851">
      <w:bodyDiv w:val="1"/>
      <w:marLeft w:val="0"/>
      <w:marRight w:val="0"/>
      <w:marTop w:val="0"/>
      <w:marBottom w:val="0"/>
      <w:divBdr>
        <w:top w:val="none" w:sz="0" w:space="0" w:color="auto"/>
        <w:left w:val="none" w:sz="0" w:space="0" w:color="auto"/>
        <w:bottom w:val="none" w:sz="0" w:space="0" w:color="auto"/>
        <w:right w:val="none" w:sz="0" w:space="0" w:color="auto"/>
      </w:divBdr>
    </w:div>
    <w:div w:id="1078095450">
      <w:bodyDiv w:val="1"/>
      <w:marLeft w:val="0"/>
      <w:marRight w:val="0"/>
      <w:marTop w:val="0"/>
      <w:marBottom w:val="0"/>
      <w:divBdr>
        <w:top w:val="none" w:sz="0" w:space="0" w:color="auto"/>
        <w:left w:val="none" w:sz="0" w:space="0" w:color="auto"/>
        <w:bottom w:val="none" w:sz="0" w:space="0" w:color="auto"/>
        <w:right w:val="none" w:sz="0" w:space="0" w:color="auto"/>
      </w:divBdr>
    </w:div>
    <w:div w:id="1109204772">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515457835">
      <w:bodyDiv w:val="1"/>
      <w:marLeft w:val="0"/>
      <w:marRight w:val="0"/>
      <w:marTop w:val="0"/>
      <w:marBottom w:val="0"/>
      <w:divBdr>
        <w:top w:val="none" w:sz="0" w:space="0" w:color="auto"/>
        <w:left w:val="none" w:sz="0" w:space="0" w:color="auto"/>
        <w:bottom w:val="none" w:sz="0" w:space="0" w:color="auto"/>
        <w:right w:val="none" w:sz="0" w:space="0" w:color="auto"/>
      </w:divBdr>
    </w:div>
    <w:div w:id="1544059193">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footer" Target="footer1.xml"/><Relationship Id="rId26" Type="http://schemas.openxmlformats.org/officeDocument/2006/relationships/image" Target="media/image10.jpeg"/><Relationship Id="rId39" Type="http://schemas.openxmlformats.org/officeDocument/2006/relationships/image" Target="media/image22.JPG"/><Relationship Id="rId21" Type="http://schemas.openxmlformats.org/officeDocument/2006/relationships/image" Target="media/image5.png"/><Relationship Id="rId34" Type="http://schemas.openxmlformats.org/officeDocument/2006/relationships/image" Target="media/image17.JPG"/><Relationship Id="rId42" Type="http://schemas.openxmlformats.org/officeDocument/2006/relationships/image" Target="media/image24.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8.jpeg"/><Relationship Id="rId32" Type="http://schemas.openxmlformats.org/officeDocument/2006/relationships/image" Target="media/image15.JPG"/><Relationship Id="rId37" Type="http://schemas.openxmlformats.org/officeDocument/2006/relationships/image" Target="media/image20.JPG"/><Relationship Id="rId40" Type="http://schemas.openxmlformats.org/officeDocument/2006/relationships/image" Target="media/image23.JPG"/><Relationship Id="rId45" Type="http://schemas.openxmlformats.org/officeDocument/2006/relationships/image" Target="media/image27.emf"/><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4.JPG"/><Relationship Id="rId44" Type="http://schemas.openxmlformats.org/officeDocument/2006/relationships/image" Target="media/image26.emf"/><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footer" Target="footer2.xml"/><Relationship Id="rId35" Type="http://schemas.openxmlformats.org/officeDocument/2006/relationships/image" Target="media/image18.JPG"/><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header" Target="header1.xml"/><Relationship Id="rId25" Type="http://schemas.openxmlformats.org/officeDocument/2006/relationships/image" Target="media/image9.jpeg"/><Relationship Id="rId33" Type="http://schemas.openxmlformats.org/officeDocument/2006/relationships/image" Target="media/image16.JPG"/><Relationship Id="rId38" Type="http://schemas.openxmlformats.org/officeDocument/2006/relationships/image" Target="media/image21.JPG"/><Relationship Id="rId46" Type="http://schemas.openxmlformats.org/officeDocument/2006/relationships/image" Target="media/image28.emf"/><Relationship Id="rId20" Type="http://schemas.openxmlformats.org/officeDocument/2006/relationships/image" Target="media/image4.png"/><Relationship Id="rId41" Type="http://schemas.openxmlformats.org/officeDocument/2006/relationships/footer" Target="footer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9.JPG"/><Relationship Id="rId4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01803F51B98344699049DF8ED9780F24"/>
        <w:category>
          <w:name w:val="General"/>
          <w:gallery w:val="placeholder"/>
        </w:category>
        <w:types>
          <w:type w:val="bbPlcHdr"/>
        </w:types>
        <w:behaviors>
          <w:behavior w:val="content"/>
        </w:behaviors>
        <w:guid w:val="{7BE20ED3-89B5-4010-A029-78D75C338AD3}"/>
      </w:docPartPr>
      <w:docPartBody>
        <w:p w:rsidR="008F0766" w:rsidRDefault="008F0766">
          <w:pPr>
            <w:pStyle w:val="01803F51B98344699049DF8ED9780F24"/>
          </w:pPr>
          <w:r w:rsidRPr="00BE118B">
            <w:rPr>
              <w:rStyle w:val="Kohatitetekst"/>
            </w:rPr>
            <w:t>Choose an item.</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Kohatiteteks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Kohatiteteks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Kohatiteteks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Kohatiteteks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Kohatiteteks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Kohatiteteks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Kohatiteteks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Kohatiteteks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Kohatiteteks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Kohatiteteks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Kohatiteteks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Kohatiteteks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Kohatiteteks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Kohatiteteks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Kohatiteteks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Kohatiteteks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Kohatiteteks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Kohatiteteks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Kohatiteteks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Kohatiteteks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Kohatiteteks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Kohatiteteks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Kohatiteteks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Kohatiteteks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Kohatitetekst"/>
            </w:rPr>
            <w:t>Click here to enter a date.</w:t>
          </w:r>
        </w:p>
      </w:docPartBody>
    </w:docPart>
    <w:docPart>
      <w:docPartPr>
        <w:name w:val="7F418839DA1048C9BDA38139D691B358"/>
        <w:category>
          <w:name w:val="General"/>
          <w:gallery w:val="placeholder"/>
        </w:category>
        <w:types>
          <w:type w:val="bbPlcHdr"/>
        </w:types>
        <w:behaviors>
          <w:behavior w:val="content"/>
        </w:behaviors>
        <w:guid w:val="{5970141E-2D66-4AFD-9B9D-8C57C5657E9E}"/>
      </w:docPartPr>
      <w:docPartBody>
        <w:p w:rsidR="00FF58C1" w:rsidRDefault="00FF58C1" w:rsidP="00FF58C1">
          <w:pPr>
            <w:pStyle w:val="7F418839DA1048C9BDA38139D691B358"/>
          </w:pPr>
          <w:r w:rsidRPr="00BE118B">
            <w:rPr>
              <w:rStyle w:val="Kohatiteteks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Kohatiteteks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Kohatiteteks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Kohatiteteks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Kohatiteteks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E2097"/>
    <w:rsid w:val="00106E72"/>
    <w:rsid w:val="00230698"/>
    <w:rsid w:val="00340D54"/>
    <w:rsid w:val="00382DCF"/>
    <w:rsid w:val="00453B3B"/>
    <w:rsid w:val="004545D9"/>
    <w:rsid w:val="004572DE"/>
    <w:rsid w:val="004C0FF7"/>
    <w:rsid w:val="004C55A6"/>
    <w:rsid w:val="005664EA"/>
    <w:rsid w:val="00580A26"/>
    <w:rsid w:val="00646754"/>
    <w:rsid w:val="00680D76"/>
    <w:rsid w:val="006C463D"/>
    <w:rsid w:val="006C795D"/>
    <w:rsid w:val="00747A90"/>
    <w:rsid w:val="00801BB0"/>
    <w:rsid w:val="00842E84"/>
    <w:rsid w:val="008521B4"/>
    <w:rsid w:val="008E4A44"/>
    <w:rsid w:val="008F0766"/>
    <w:rsid w:val="00A25C9A"/>
    <w:rsid w:val="00AD4251"/>
    <w:rsid w:val="00AD4DE6"/>
    <w:rsid w:val="00B471FB"/>
    <w:rsid w:val="00B90F5E"/>
    <w:rsid w:val="00C31448"/>
    <w:rsid w:val="00C505BE"/>
    <w:rsid w:val="00DC3398"/>
    <w:rsid w:val="00E047A0"/>
    <w:rsid w:val="00E139A6"/>
    <w:rsid w:val="00E70B11"/>
    <w:rsid w:val="00E71A2A"/>
    <w:rsid w:val="00F06D8E"/>
    <w:rsid w:val="00F5655F"/>
    <w:rsid w:val="00FD5A35"/>
    <w:rsid w:val="00FF58C1"/>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FF58C1"/>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01803F51B98344699049DF8ED9780F24">
    <w:name w:val="01803F51B98344699049DF8ED9780F24"/>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0CD41373CC01465CB6ABCADD527E5D76">
    <w:name w:val="0CD41373CC01465CB6ABCADD527E5D76"/>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27C65BA20094DD3B475412AF7A2C96E">
    <w:name w:val="527C65BA20094DD3B475412AF7A2C96E"/>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9DAFA1157F61495785660129C5986D7F">
    <w:name w:val="9DAFA1157F61495785660129C5986D7F"/>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900FF6005C0D4DCB8AE8D2882776DBA8">
    <w:name w:val="900FF6005C0D4DCB8AE8D2882776DBA8"/>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4E37480EBCA844799D37773C6E1F6A94">
    <w:name w:val="4E37480EBCA844799D37773C6E1F6A94"/>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56D8EAABF653467F899D3080A191B7FB">
    <w:name w:val="56D8EAABF653467F899D3080A191B7FB"/>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CE40432A41D74CCE9CFF0296D67AB796">
    <w:name w:val="CE40432A41D74CCE9CFF0296D67AB796"/>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7B8222BECE4A43CFAB2421DA1826C2E8">
    <w:name w:val="7B8222BECE4A43CFAB2421DA1826C2E8"/>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BC75167786FC4C599563F865E6CC7F4C">
    <w:name w:val="BC75167786FC4C599563F865E6CC7F4C"/>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F3D0449B3D84753BAF285B1EC728FE9">
    <w:name w:val="4F3D0449B3D84753BAF285B1EC728FE9"/>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35DB23FE7D2849A493C0A0CBD71DCB43">
    <w:name w:val="35DB23FE7D2849A493C0A0CBD71DCB43"/>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F55A65D633CA4B098B432AC39CEED45E">
    <w:name w:val="F55A65D633CA4B098B432AC39CEED45E"/>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AFA6A2D248DA44BD89CF1CC9FA572B38">
    <w:name w:val="AFA6A2D248DA44BD89CF1CC9FA572B38"/>
  </w:style>
  <w:style w:type="paragraph" w:customStyle="1" w:styleId="7F418839DA1048C9BDA38139D691B358">
    <w:name w:val="7F418839DA1048C9BDA38139D691B358"/>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4FE32F259A3C48669ECB5EC06986AD22">
    <w:name w:val="4FE32F259A3C48669ECB5EC06986AD22"/>
    <w:rsid w:val="00FF58C1"/>
    <w:pPr>
      <w:spacing w:line="278" w:lineRule="auto"/>
    </w:pPr>
    <w:rPr>
      <w:kern w:val="2"/>
      <w:sz w:val="24"/>
      <w:szCs w:val="24"/>
      <w14:ligatures w14:val="standardContextual"/>
    </w:rPr>
  </w:style>
  <w:style w:type="paragraph" w:customStyle="1" w:styleId="86AA68B5EF3F47A8A4D00BCA019C256F">
    <w:name w:val="86AA68B5EF3F47A8A4D00BCA019C256F"/>
  </w:style>
  <w:style w:type="paragraph" w:customStyle="1" w:styleId="0372C2CA082B4E3A98946978EC7C1039">
    <w:name w:val="0372C2CA082B4E3A98946978EC7C1039"/>
    <w:rsid w:val="00FF58C1"/>
    <w:pPr>
      <w:spacing w:line="278" w:lineRule="auto"/>
    </w:pPr>
    <w:rPr>
      <w:kern w:val="2"/>
      <w:sz w:val="24"/>
      <w:szCs w:val="24"/>
      <w14:ligatures w14:val="standardContextual"/>
    </w:rPr>
  </w:style>
  <w:style w:type="paragraph" w:customStyle="1" w:styleId="CF55CE1C2499447394844F25BAC5C497">
    <w:name w:val="CF55CE1C2499447394844F25BAC5C497"/>
  </w:style>
  <w:style w:type="paragraph" w:customStyle="1" w:styleId="0F2DEAF51E1E4D2280401099DC29576F">
    <w:name w:val="0F2DEAF51E1E4D2280401099DC29576F"/>
    <w:rsid w:val="00FF58C1"/>
    <w:pPr>
      <w:spacing w:line="278" w:lineRule="auto"/>
    </w:pPr>
    <w:rPr>
      <w:kern w:val="2"/>
      <w:sz w:val="24"/>
      <w:szCs w:val="24"/>
      <w14:ligatures w14:val="standardContextual"/>
    </w:rPr>
  </w:style>
  <w:style w:type="paragraph" w:customStyle="1" w:styleId="AE838067B2C74A49801021A4F87CB881">
    <w:name w:val="AE838067B2C74A49801021A4F87CB881"/>
    <w:rsid w:val="00FF58C1"/>
    <w:pPr>
      <w:spacing w:line="278" w:lineRule="auto"/>
    </w:pPr>
    <w:rPr>
      <w:kern w:val="2"/>
      <w:sz w:val="24"/>
      <w:szCs w:val="24"/>
      <w14:ligatures w14:val="standardContextual"/>
    </w:rPr>
  </w:style>
  <w:style w:type="paragraph" w:customStyle="1" w:styleId="749C89798927425E93146140F6DBA4C8">
    <w:name w:val="749C89798927425E93146140F6DBA4C8"/>
  </w:style>
  <w:style w:type="paragraph" w:customStyle="1" w:styleId="0E4520A8170E4BFCBA2F0CB4EF9ED189">
    <w:name w:val="0E4520A8170E4BFCBA2F0CB4EF9ED189"/>
    <w:rsid w:val="00FF58C1"/>
    <w:pPr>
      <w:spacing w:line="278" w:lineRule="auto"/>
    </w:pPr>
    <w:rPr>
      <w:kern w:val="2"/>
      <w:sz w:val="24"/>
      <w:szCs w:val="24"/>
      <w14:ligatures w14:val="standardContextual"/>
    </w:rPr>
  </w:style>
  <w:style w:type="paragraph" w:customStyle="1" w:styleId="72E79CF76CDC4ECAB77D2EF52C1DDA7B">
    <w:name w:val="72E79CF76CDC4ECAB77D2EF52C1DDA7B"/>
    <w:rsid w:val="00FF58C1"/>
    <w:pPr>
      <w:spacing w:line="278" w:lineRule="auto"/>
    </w:pPr>
    <w:rPr>
      <w:kern w:val="2"/>
      <w:sz w:val="24"/>
      <w:szCs w:val="24"/>
      <w14:ligatures w14:val="standardContextual"/>
    </w:rPr>
  </w:style>
  <w:style w:type="paragraph" w:customStyle="1" w:styleId="3DE816BE0918468696E979574D7825C8">
    <w:name w:val="3DE816BE0918468696E979574D7825C8"/>
    <w:rsid w:val="00FF58C1"/>
    <w:pPr>
      <w:spacing w:line="278" w:lineRule="auto"/>
    </w:pPr>
    <w:rPr>
      <w:kern w:val="2"/>
      <w:sz w:val="24"/>
      <w:szCs w:val="24"/>
      <w14:ligatures w14:val="standardContextual"/>
    </w:rPr>
  </w:style>
  <w:style w:type="paragraph" w:customStyle="1" w:styleId="3054B319B28C422FBC36AAE2E4A2BD19">
    <w:name w:val="3054B319B28C422FBC36AAE2E4A2BD19"/>
    <w:rsid w:val="00A25C9A"/>
  </w:style>
  <w:style w:type="paragraph" w:customStyle="1" w:styleId="B5941C0647D648EFB0ECF0A55D1A93BC">
    <w:name w:val="B5941C0647D648EFB0ECF0A55D1A93BC"/>
    <w:rsid w:val="00FF58C1"/>
    <w:pPr>
      <w:spacing w:line="278" w:lineRule="auto"/>
    </w:pPr>
    <w:rPr>
      <w:kern w:val="2"/>
      <w:sz w:val="24"/>
      <w:szCs w:val="24"/>
      <w14:ligatures w14:val="standardContextual"/>
    </w:rPr>
  </w:style>
  <w:style w:type="paragraph" w:customStyle="1" w:styleId="FFF157CDD28F410D9D0D34B00177C799">
    <w:name w:val="FFF157CDD28F410D9D0D34B00177C799"/>
    <w:rsid w:val="00FF58C1"/>
    <w:pPr>
      <w:spacing w:line="278" w:lineRule="auto"/>
    </w:pPr>
    <w:rPr>
      <w:kern w:val="2"/>
      <w:sz w:val="24"/>
      <w:szCs w:val="24"/>
      <w14:ligatures w14:val="standardContextual"/>
    </w:rPr>
  </w:style>
  <w:style w:type="paragraph" w:customStyle="1" w:styleId="B02D0A8F431F434A9984EE80F4C63439">
    <w:name w:val="B02D0A8F431F434A9984EE80F4C63439"/>
    <w:rsid w:val="00FF58C1"/>
    <w:pPr>
      <w:spacing w:line="278" w:lineRule="auto"/>
    </w:pPr>
    <w:rPr>
      <w:kern w:val="2"/>
      <w:sz w:val="24"/>
      <w:szCs w:val="24"/>
      <w14:ligatures w14:val="standardContextual"/>
    </w:rPr>
  </w:style>
  <w:style w:type="paragraph" w:customStyle="1" w:styleId="4F4C559BB2254B7981BB30BFA150274C">
    <w:name w:val="4F4C559BB2254B7981BB30BFA150274C"/>
    <w:rsid w:val="00FF58C1"/>
    <w:pPr>
      <w:spacing w:line="278" w:lineRule="auto"/>
    </w:pPr>
    <w:rPr>
      <w:kern w:val="2"/>
      <w:sz w:val="24"/>
      <w:szCs w:val="24"/>
      <w14:ligatures w14:val="standardContextual"/>
    </w:rPr>
  </w:style>
  <w:style w:type="paragraph" w:customStyle="1" w:styleId="A4B5BF0F707743A59F7A27ABD385463F">
    <w:name w:val="A4B5BF0F707743A59F7A27ABD385463F"/>
    <w:rsid w:val="00FF58C1"/>
    <w:pPr>
      <w:spacing w:line="278" w:lineRule="auto"/>
    </w:pPr>
    <w:rPr>
      <w:kern w:val="2"/>
      <w:sz w:val="24"/>
      <w:szCs w:val="24"/>
      <w14:ligatures w14:val="standardContextual"/>
    </w:rPr>
  </w:style>
  <w:style w:type="paragraph" w:customStyle="1" w:styleId="60C312A72AF04E6B8313E9D529F9FFFB">
    <w:name w:val="60C312A72AF04E6B8313E9D529F9FFFB"/>
    <w:rsid w:val="00FF58C1"/>
    <w:pPr>
      <w:spacing w:line="278" w:lineRule="auto"/>
    </w:pPr>
    <w:rPr>
      <w:kern w:val="2"/>
      <w:sz w:val="24"/>
      <w:szCs w:val="24"/>
      <w14:ligatures w14:val="standardContextual"/>
    </w:rPr>
  </w:style>
  <w:style w:type="paragraph" w:customStyle="1" w:styleId="4FA9201AB99F49588E4058C4EB73D986">
    <w:name w:val="4FA9201AB99F49588E4058C4EB73D986"/>
    <w:rsid w:val="00FF58C1"/>
    <w:pPr>
      <w:spacing w:line="278" w:lineRule="auto"/>
    </w:pPr>
    <w:rPr>
      <w:kern w:val="2"/>
      <w:sz w:val="24"/>
      <w:szCs w:val="24"/>
      <w14:ligatures w14:val="standardContextual"/>
    </w:rPr>
  </w:style>
  <w:style w:type="paragraph" w:customStyle="1" w:styleId="A7A6D4E21B714D4B9FA6AC114D2DE625">
    <w:name w:val="A7A6D4E21B714D4B9FA6AC114D2DE625"/>
    <w:rsid w:val="00FF58C1"/>
    <w:pPr>
      <w:spacing w:line="278" w:lineRule="auto"/>
    </w:pPr>
    <w:rPr>
      <w:kern w:val="2"/>
      <w:sz w:val="24"/>
      <w:szCs w:val="24"/>
      <w14:ligatures w14:val="standardContextual"/>
    </w:rPr>
  </w:style>
  <w:style w:type="paragraph" w:customStyle="1" w:styleId="614C90FAE1874F66A4512AC0FF2CC4DF">
    <w:name w:val="614C90FAE1874F66A4512AC0FF2CC4DF"/>
    <w:rsid w:val="00FF58C1"/>
    <w:pPr>
      <w:spacing w:line="278" w:lineRule="auto"/>
    </w:pPr>
    <w:rPr>
      <w:kern w:val="2"/>
      <w:sz w:val="24"/>
      <w:szCs w:val="24"/>
      <w14:ligatures w14:val="standardContextual"/>
    </w:rPr>
  </w:style>
  <w:style w:type="paragraph" w:customStyle="1" w:styleId="238B7308969348AD91C6BCDA18541CAF">
    <w:name w:val="238B7308969348AD91C6BCDA18541CAF"/>
    <w:rsid w:val="00FF58C1"/>
    <w:pPr>
      <w:spacing w:line="278" w:lineRule="auto"/>
    </w:pPr>
    <w:rPr>
      <w:kern w:val="2"/>
      <w:sz w:val="24"/>
      <w:szCs w:val="24"/>
      <w14:ligatures w14:val="standardContextual"/>
    </w:rPr>
  </w:style>
  <w:style w:type="paragraph" w:customStyle="1" w:styleId="5A5C2B9C1137483CA9D89311EFBFBB63">
    <w:name w:val="5A5C2B9C1137483CA9D89311EFBFBB63"/>
    <w:rsid w:val="00FF58C1"/>
    <w:pPr>
      <w:spacing w:line="278" w:lineRule="auto"/>
    </w:pPr>
    <w:rPr>
      <w:kern w:val="2"/>
      <w:sz w:val="24"/>
      <w:szCs w:val="24"/>
      <w14:ligatures w14:val="standardContextual"/>
    </w:rPr>
  </w:style>
  <w:style w:type="paragraph" w:customStyle="1" w:styleId="9A46C84FA7B44624AA70F9E0B5F3CD67">
    <w:name w:val="9A46C84FA7B44624AA70F9E0B5F3CD67"/>
    <w:rsid w:val="00FF58C1"/>
    <w:pPr>
      <w:spacing w:line="278" w:lineRule="auto"/>
    </w:pPr>
    <w:rPr>
      <w:kern w:val="2"/>
      <w:sz w:val="24"/>
      <w:szCs w:val="24"/>
      <w14:ligatures w14:val="standardContextual"/>
    </w:rPr>
  </w:style>
  <w:style w:type="paragraph" w:customStyle="1" w:styleId="1AEC3512FEB74BDB99C826BB85B5711A">
    <w:name w:val="1AEC3512FEB74BDB99C826BB85B5711A"/>
    <w:rsid w:val="00FF58C1"/>
    <w:pPr>
      <w:spacing w:line="278" w:lineRule="auto"/>
    </w:pPr>
    <w:rPr>
      <w:kern w:val="2"/>
      <w:sz w:val="24"/>
      <w:szCs w:val="24"/>
      <w14:ligatures w14:val="standardContextual"/>
    </w:rPr>
  </w:style>
  <w:style w:type="paragraph" w:customStyle="1" w:styleId="F9DB4CCAF0FD4900AFE06C9C1A7C671B">
    <w:name w:val="F9DB4CCAF0FD4900AFE06C9C1A7C671B"/>
    <w:rsid w:val="00FF58C1"/>
    <w:pPr>
      <w:spacing w:line="278" w:lineRule="auto"/>
    </w:pPr>
    <w:rPr>
      <w:kern w:val="2"/>
      <w:sz w:val="24"/>
      <w:szCs w:val="24"/>
      <w14:ligatures w14:val="standardContextual"/>
    </w:rPr>
  </w:style>
  <w:style w:type="paragraph" w:customStyle="1" w:styleId="9A01838A3512401EA782B05BC1B63649">
    <w:name w:val="9A01838A3512401EA782B05BC1B63649"/>
    <w:rsid w:val="00FF58C1"/>
    <w:pPr>
      <w:spacing w:line="278" w:lineRule="auto"/>
    </w:pPr>
    <w:rPr>
      <w:kern w:val="2"/>
      <w:sz w:val="24"/>
      <w:szCs w:val="24"/>
      <w14:ligatures w14:val="standardContextual"/>
    </w:rPr>
  </w:style>
  <w:style w:type="paragraph" w:customStyle="1" w:styleId="1E661B6CF355477D9721291AC3C9788E">
    <w:name w:val="1E661B6CF355477D9721291AC3C9788E"/>
    <w:rsid w:val="00FF58C1"/>
    <w:pPr>
      <w:spacing w:line="278" w:lineRule="auto"/>
    </w:pPr>
    <w:rPr>
      <w:kern w:val="2"/>
      <w:sz w:val="24"/>
      <w:szCs w:val="24"/>
      <w14:ligatures w14:val="standardContextual"/>
    </w:rPr>
  </w:style>
  <w:style w:type="paragraph" w:customStyle="1" w:styleId="AC459F9EF6A949B8A859202937062617">
    <w:name w:val="AC459F9EF6A949B8A859202937062617"/>
    <w:rsid w:val="00FF58C1"/>
    <w:pPr>
      <w:spacing w:line="278" w:lineRule="auto"/>
    </w:pPr>
    <w:rPr>
      <w:kern w:val="2"/>
      <w:sz w:val="24"/>
      <w:szCs w:val="24"/>
      <w14:ligatures w14:val="standardContextual"/>
    </w:rPr>
  </w:style>
  <w:style w:type="paragraph" w:customStyle="1" w:styleId="167A09746B934E61BDED802605E2E575">
    <w:name w:val="167A09746B934E61BDED802605E2E575"/>
    <w:rsid w:val="00FF58C1"/>
    <w:pPr>
      <w:spacing w:line="278" w:lineRule="auto"/>
    </w:pPr>
    <w:rPr>
      <w:kern w:val="2"/>
      <w:sz w:val="24"/>
      <w:szCs w:val="24"/>
      <w14:ligatures w14:val="standardContextual"/>
    </w:rPr>
  </w:style>
  <w:style w:type="paragraph" w:customStyle="1" w:styleId="78D2C2CA48B84AF1810B99527C9B92BF">
    <w:name w:val="78D2C2CA48B84AF1810B99527C9B92BF"/>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9DEBF3B8E7AF4D8CAC0EE077EEC29FAC">
    <w:name w:val="9DEBF3B8E7AF4D8CAC0EE077EEC29FAC"/>
    <w:rsid w:val="00FF58C1"/>
    <w:pPr>
      <w:spacing w:line="278" w:lineRule="auto"/>
    </w:pPr>
    <w:rPr>
      <w:kern w:val="2"/>
      <w:sz w:val="24"/>
      <w:szCs w:val="24"/>
      <w14:ligatures w14:val="standardContextual"/>
    </w:rPr>
  </w:style>
  <w:style w:type="paragraph" w:customStyle="1" w:styleId="A043790074FF404A84E913C305642E07">
    <w:name w:val="A043790074FF404A84E913C305642E07"/>
    <w:rsid w:val="00FF58C1"/>
    <w:pPr>
      <w:spacing w:line="278" w:lineRule="auto"/>
    </w:pPr>
    <w:rPr>
      <w:kern w:val="2"/>
      <w:sz w:val="24"/>
      <w:szCs w:val="24"/>
      <w14:ligatures w14:val="standardContextual"/>
    </w:rPr>
  </w:style>
  <w:style w:type="paragraph" w:customStyle="1" w:styleId="E04FA18DCDC04B9EB85102754C47884D">
    <w:name w:val="E04FA18DCDC04B9EB85102754C47884D"/>
    <w:rsid w:val="00FF58C1"/>
    <w:pPr>
      <w:spacing w:line="278" w:lineRule="auto"/>
    </w:pPr>
    <w:rPr>
      <w:kern w:val="2"/>
      <w:sz w:val="24"/>
      <w:szCs w:val="24"/>
      <w14:ligatures w14:val="standardContextual"/>
    </w:rPr>
  </w:style>
  <w:style w:type="paragraph" w:customStyle="1" w:styleId="D11A345531EA4FF58B0054AB2870DF66">
    <w:name w:val="D11A345531EA4FF58B0054AB2870DF66"/>
    <w:rsid w:val="00FF58C1"/>
    <w:pPr>
      <w:spacing w:line="278" w:lineRule="auto"/>
    </w:pPr>
    <w:rPr>
      <w:kern w:val="2"/>
      <w:sz w:val="24"/>
      <w:szCs w:val="24"/>
      <w14:ligatures w14:val="standardContextual"/>
    </w:rPr>
  </w:style>
  <w:style w:type="paragraph" w:customStyle="1" w:styleId="14F7CBD9A7E743DA9CE89937208550D7">
    <w:name w:val="14F7CBD9A7E743DA9CE89937208550D7"/>
    <w:rsid w:val="00FF58C1"/>
    <w:pPr>
      <w:spacing w:line="278" w:lineRule="auto"/>
    </w:pPr>
    <w:rPr>
      <w:kern w:val="2"/>
      <w:sz w:val="24"/>
      <w:szCs w:val="24"/>
      <w14:ligatures w14:val="standardContextual"/>
    </w:rPr>
  </w:style>
  <w:style w:type="paragraph" w:customStyle="1" w:styleId="7DC4119F4A214E75825448B102A4954F">
    <w:name w:val="7DC4119F4A214E75825448B102A4954F"/>
    <w:rsid w:val="00FF58C1"/>
    <w:pPr>
      <w:spacing w:line="278" w:lineRule="auto"/>
    </w:pPr>
    <w:rPr>
      <w:kern w:val="2"/>
      <w:sz w:val="24"/>
      <w:szCs w:val="24"/>
      <w14:ligatures w14:val="standardContextual"/>
    </w:rPr>
  </w:style>
  <w:style w:type="paragraph" w:customStyle="1" w:styleId="61E439FF0A6245A59857A02DD8912648">
    <w:name w:val="61E439FF0A6245A59857A02DD8912648"/>
    <w:rsid w:val="00FF58C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3.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Template>
  <TotalTime>14</TotalTime>
  <Pages>57</Pages>
  <Words>13653</Words>
  <Characters>79192</Characters>
  <Application>Microsoft Office Word</Application>
  <DocSecurity>0</DocSecurity>
  <Lines>659</Lines>
  <Paragraphs>185</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RMK</Company>
  <LinksUpToDate>false</LinksUpToDate>
  <CharactersWithSpaces>92660</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Helbe Peiker</cp:lastModifiedBy>
  <cp:revision>2</cp:revision>
  <cp:lastPrinted>2021-08-11T08:14:00Z</cp:lastPrinted>
  <dcterms:created xsi:type="dcterms:W3CDTF">2025-10-30T10:56:00Z</dcterms:created>
  <dcterms:modified xsi:type="dcterms:W3CDTF">2025-10-30T10:56:00Z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